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99D57" w14:textId="77777777" w:rsidR="00D60DED" w:rsidRDefault="00D60DED" w:rsidP="007335FE">
      <w:pPr>
        <w:pStyle w:val="ab"/>
        <w:suppressAutoHyphens/>
        <w:rPr>
          <w:sz w:val="22"/>
          <w:szCs w:val="22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6060"/>
        <w:gridCol w:w="4110"/>
      </w:tblGrid>
      <w:tr w:rsidR="00D60DED" w:rsidRPr="00E422B3" w14:paraId="193EA2AF" w14:textId="77777777" w:rsidTr="000839D4">
        <w:tc>
          <w:tcPr>
            <w:tcW w:w="6062" w:type="dxa"/>
            <w:hideMark/>
          </w:tcPr>
          <w:p w14:paraId="39A6F94D" w14:textId="77777777" w:rsidR="00D60DED" w:rsidRPr="00E422B3" w:rsidRDefault="00D60DED" w:rsidP="000839D4">
            <w:pPr>
              <w:rPr>
                <w:rFonts w:eastAsia="Calibri"/>
                <w:b/>
                <w:bCs/>
                <w:iCs/>
                <w:sz w:val="22"/>
              </w:rPr>
            </w:pPr>
            <w:r w:rsidRPr="00E422B3">
              <w:rPr>
                <w:b/>
                <w:bCs/>
                <w:i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iCs/>
                <w:sz w:val="22"/>
                <w:szCs w:val="22"/>
              </w:rPr>
              <w:t>7</w:t>
            </w:r>
            <w:r w:rsidRPr="00E422B3">
              <w:rPr>
                <w:b/>
                <w:bCs/>
                <w:iCs/>
                <w:sz w:val="22"/>
                <w:szCs w:val="22"/>
              </w:rPr>
              <w:t>. Проект договора</w:t>
            </w:r>
          </w:p>
        </w:tc>
        <w:tc>
          <w:tcPr>
            <w:tcW w:w="4111" w:type="dxa"/>
            <w:hideMark/>
          </w:tcPr>
          <w:p w14:paraId="55B6D19E" w14:textId="77777777" w:rsidR="00D60DED" w:rsidRPr="00E422B3" w:rsidRDefault="00D60DED" w:rsidP="000839D4">
            <w:pPr>
              <w:tabs>
                <w:tab w:val="left" w:pos="9356"/>
              </w:tabs>
              <w:ind w:left="461"/>
              <w:rPr>
                <w:rFonts w:eastAsia="Calibri"/>
                <w:b/>
                <w:i/>
                <w:sz w:val="22"/>
              </w:rPr>
            </w:pPr>
            <w:r w:rsidRPr="00E422B3">
              <w:rPr>
                <w:rFonts w:eastAsia="Calibri"/>
                <w:b/>
                <w:bCs/>
                <w:i/>
                <w:sz w:val="22"/>
              </w:rPr>
              <w:t xml:space="preserve">Приложение №1 </w:t>
            </w:r>
            <w:r w:rsidRPr="00E422B3">
              <w:rPr>
                <w:rFonts w:eastAsia="Calibri"/>
                <w:b/>
                <w:i/>
                <w:sz w:val="22"/>
              </w:rPr>
              <w:t xml:space="preserve">к Документации </w:t>
            </w:r>
          </w:p>
          <w:p w14:paraId="619481A6" w14:textId="5BB0E670" w:rsidR="00D60DED" w:rsidRPr="00E422B3" w:rsidRDefault="00D60DED" w:rsidP="000839D4">
            <w:pPr>
              <w:tabs>
                <w:tab w:val="left" w:pos="9356"/>
              </w:tabs>
              <w:ind w:left="461"/>
              <w:rPr>
                <w:rFonts w:eastAsia="Calibri"/>
                <w:b/>
                <w:i/>
                <w:sz w:val="22"/>
              </w:rPr>
            </w:pPr>
            <w:r w:rsidRPr="00C80667">
              <w:rPr>
                <w:rFonts w:eastAsia="Calibri"/>
                <w:b/>
                <w:i/>
                <w:sz w:val="22"/>
              </w:rPr>
              <w:t xml:space="preserve">№ </w:t>
            </w:r>
            <w:r w:rsidR="00C80667" w:rsidRPr="00C80667">
              <w:rPr>
                <w:rFonts w:eastAsia="Calibri"/>
                <w:b/>
                <w:i/>
                <w:sz w:val="22"/>
              </w:rPr>
              <w:t>5</w:t>
            </w:r>
            <w:r w:rsidRPr="00C80667">
              <w:rPr>
                <w:rFonts w:eastAsia="Calibri"/>
                <w:b/>
                <w:i/>
                <w:sz w:val="22"/>
              </w:rPr>
              <w:t>-ЭЗП(СМСП)/2025</w:t>
            </w:r>
          </w:p>
        </w:tc>
      </w:tr>
    </w:tbl>
    <w:p w14:paraId="02DD5DB8" w14:textId="77777777" w:rsidR="00D60DED" w:rsidRDefault="00D60DED" w:rsidP="007335FE">
      <w:pPr>
        <w:pStyle w:val="ab"/>
        <w:suppressAutoHyphens/>
        <w:rPr>
          <w:sz w:val="22"/>
          <w:szCs w:val="22"/>
        </w:rPr>
      </w:pPr>
    </w:p>
    <w:p w14:paraId="4E1B1EAF" w14:textId="4B376B94" w:rsidR="007335FE" w:rsidRPr="002301B3" w:rsidRDefault="007335FE" w:rsidP="007335FE">
      <w:pPr>
        <w:pStyle w:val="ab"/>
        <w:suppressAutoHyphens/>
        <w:rPr>
          <w:sz w:val="22"/>
          <w:szCs w:val="22"/>
        </w:rPr>
      </w:pPr>
      <w:r w:rsidRPr="002301B3">
        <w:rPr>
          <w:sz w:val="22"/>
          <w:szCs w:val="22"/>
        </w:rPr>
        <w:t>ДОГОВОР ПОДРЯДА №</w:t>
      </w:r>
      <w:r w:rsidR="00D60DED">
        <w:rPr>
          <w:sz w:val="22"/>
          <w:szCs w:val="22"/>
        </w:rPr>
        <w:t xml:space="preserve"> ___</w:t>
      </w:r>
      <w:r w:rsidR="00021693" w:rsidRPr="002301B3">
        <w:rPr>
          <w:sz w:val="22"/>
          <w:szCs w:val="22"/>
        </w:rPr>
        <w:t>/Р-202</w:t>
      </w:r>
      <w:r w:rsidR="00D60DED">
        <w:rPr>
          <w:sz w:val="22"/>
          <w:szCs w:val="22"/>
        </w:rPr>
        <w:t>5</w:t>
      </w:r>
      <w:r w:rsidR="00021693" w:rsidRPr="002301B3">
        <w:rPr>
          <w:sz w:val="22"/>
          <w:szCs w:val="22"/>
        </w:rPr>
        <w:t>.</w:t>
      </w:r>
      <w:r w:rsidR="00D60DED">
        <w:rPr>
          <w:sz w:val="22"/>
          <w:szCs w:val="22"/>
        </w:rPr>
        <w:t>__</w:t>
      </w:r>
      <w:r w:rsidR="008B5771">
        <w:rPr>
          <w:sz w:val="22"/>
          <w:szCs w:val="22"/>
        </w:rPr>
        <w:t>____</w:t>
      </w:r>
      <w:r w:rsidR="00D60DED">
        <w:rPr>
          <w:sz w:val="22"/>
          <w:szCs w:val="22"/>
        </w:rPr>
        <w:t>___</w:t>
      </w:r>
    </w:p>
    <w:p w14:paraId="0174F299" w14:textId="77777777" w:rsidR="007335FE" w:rsidRPr="002301B3" w:rsidRDefault="007335FE" w:rsidP="007335FE">
      <w:pPr>
        <w:rPr>
          <w:b/>
          <w:sz w:val="22"/>
          <w:szCs w:val="22"/>
        </w:rPr>
      </w:pPr>
    </w:p>
    <w:p w14:paraId="7E8B94F2" w14:textId="5A8E36F7" w:rsidR="007335FE" w:rsidRPr="002301B3" w:rsidRDefault="007335FE" w:rsidP="007335FE">
      <w:pPr>
        <w:rPr>
          <w:sz w:val="22"/>
          <w:szCs w:val="22"/>
        </w:rPr>
      </w:pPr>
      <w:r w:rsidRPr="002301B3">
        <w:rPr>
          <w:sz w:val="22"/>
          <w:szCs w:val="22"/>
        </w:rPr>
        <w:t>г. Нижневартовск</w:t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</w:r>
      <w:r w:rsidR="00A11147" w:rsidRPr="002301B3">
        <w:rPr>
          <w:sz w:val="22"/>
          <w:szCs w:val="22"/>
        </w:rPr>
        <w:tab/>
        <w:t xml:space="preserve">        «__</w:t>
      </w:r>
      <w:r w:rsidRPr="002301B3">
        <w:rPr>
          <w:sz w:val="22"/>
          <w:szCs w:val="22"/>
        </w:rPr>
        <w:t>_» ________20</w:t>
      </w:r>
      <w:r w:rsidR="00E25796" w:rsidRPr="002301B3">
        <w:rPr>
          <w:sz w:val="22"/>
          <w:szCs w:val="22"/>
        </w:rPr>
        <w:t>2</w:t>
      </w:r>
      <w:r w:rsidR="00D60DED">
        <w:rPr>
          <w:sz w:val="22"/>
          <w:szCs w:val="22"/>
        </w:rPr>
        <w:t>5</w:t>
      </w:r>
    </w:p>
    <w:p w14:paraId="4BDDFF0D" w14:textId="77777777" w:rsidR="00C56015" w:rsidRPr="002301B3" w:rsidRDefault="00C56015" w:rsidP="007335FE">
      <w:pPr>
        <w:rPr>
          <w:sz w:val="22"/>
          <w:szCs w:val="22"/>
        </w:rPr>
      </w:pPr>
    </w:p>
    <w:p w14:paraId="1E8E73C3" w14:textId="77777777" w:rsidR="00E25796" w:rsidRPr="002301B3" w:rsidRDefault="00E25796" w:rsidP="00A11147">
      <w:pPr>
        <w:suppressAutoHyphens/>
        <w:ind w:firstLine="426"/>
        <w:jc w:val="both"/>
        <w:rPr>
          <w:b/>
          <w:bCs/>
          <w:sz w:val="22"/>
          <w:szCs w:val="22"/>
        </w:rPr>
      </w:pPr>
      <w:r w:rsidRPr="002301B3">
        <w:rPr>
          <w:b/>
          <w:bCs/>
          <w:sz w:val="22"/>
          <w:szCs w:val="22"/>
        </w:rPr>
        <w:t>Акционерное общество «Черногорэнерго» (АО «Черногорэнерго»)</w:t>
      </w:r>
      <w:r w:rsidRPr="002301B3">
        <w:rPr>
          <w:sz w:val="22"/>
          <w:szCs w:val="22"/>
        </w:rPr>
        <w:t xml:space="preserve">, именуемое в дальнейшем </w:t>
      </w:r>
      <w:r w:rsidRPr="002301B3">
        <w:rPr>
          <w:b/>
          <w:sz w:val="22"/>
          <w:szCs w:val="22"/>
        </w:rPr>
        <w:t>«Заказчик»</w:t>
      </w:r>
      <w:r w:rsidRPr="002301B3">
        <w:rPr>
          <w:sz w:val="22"/>
          <w:szCs w:val="22"/>
        </w:rPr>
        <w:t>, в лице Генерального директора Савицкой Светланы Евгеньевны, действующей на основании Устава, с одной стороны, и</w:t>
      </w:r>
      <w:r w:rsidRPr="002301B3">
        <w:rPr>
          <w:b/>
          <w:bCs/>
          <w:sz w:val="22"/>
          <w:szCs w:val="22"/>
        </w:rPr>
        <w:t xml:space="preserve"> </w:t>
      </w:r>
    </w:p>
    <w:p w14:paraId="59FBB1BE" w14:textId="773BC916" w:rsidR="00021693" w:rsidRPr="00D60DED" w:rsidRDefault="00D60DED" w:rsidP="00A11147">
      <w:pPr>
        <w:suppressAutoHyphens/>
        <w:ind w:firstLine="426"/>
        <w:jc w:val="both"/>
        <w:rPr>
          <w:bCs/>
          <w:sz w:val="22"/>
          <w:szCs w:val="22"/>
        </w:rPr>
      </w:pPr>
      <w:r w:rsidRPr="00D60DED">
        <w:rPr>
          <w:bCs/>
          <w:color w:val="000000"/>
          <w:sz w:val="22"/>
          <w:szCs w:val="22"/>
        </w:rPr>
        <w:t>_____________________________________________________________ (____________), именуемое в дальнейшем «</w:t>
      </w:r>
      <w:r w:rsidRPr="00D60DED">
        <w:rPr>
          <w:b/>
          <w:color w:val="000000"/>
          <w:sz w:val="22"/>
          <w:szCs w:val="22"/>
        </w:rPr>
        <w:t>Подрядчик</w:t>
      </w:r>
      <w:r w:rsidRPr="00D60DED">
        <w:rPr>
          <w:bCs/>
          <w:color w:val="000000"/>
          <w:sz w:val="22"/>
          <w:szCs w:val="22"/>
        </w:rPr>
        <w:t xml:space="preserve">», в лице _______________________________________________________, действующего на основании Устава, с другой стороны, вместе именуемые «Стороны», а по отдельности – «Сторона», на основании Протокола __________ Заседания Закупочной комиссии по подведению итогов запроса предложений в электронной форме, участниками которого могут быть только субъекты малого и среднего </w:t>
      </w:r>
      <w:r w:rsidRPr="00C80667">
        <w:rPr>
          <w:bCs/>
          <w:color w:val="000000"/>
          <w:sz w:val="22"/>
          <w:szCs w:val="22"/>
        </w:rPr>
        <w:t xml:space="preserve">предпринимательства № </w:t>
      </w:r>
      <w:r w:rsidR="00C80667" w:rsidRPr="00C80667">
        <w:rPr>
          <w:bCs/>
          <w:color w:val="000000"/>
          <w:sz w:val="22"/>
          <w:szCs w:val="22"/>
        </w:rPr>
        <w:t>5</w:t>
      </w:r>
      <w:r w:rsidRPr="00C80667">
        <w:rPr>
          <w:bCs/>
          <w:color w:val="000000"/>
          <w:sz w:val="22"/>
          <w:szCs w:val="22"/>
        </w:rPr>
        <w:t>-ЭЗП(СМСП</w:t>
      </w:r>
      <w:r w:rsidRPr="00D60DED">
        <w:rPr>
          <w:bCs/>
          <w:color w:val="000000"/>
          <w:sz w:val="22"/>
          <w:szCs w:val="22"/>
        </w:rPr>
        <w:t>)/2025, заключили настоящий договор о нижеследующем</w:t>
      </w:r>
      <w:r w:rsidR="00021693" w:rsidRPr="00D60DED">
        <w:rPr>
          <w:bCs/>
          <w:sz w:val="23"/>
          <w:szCs w:val="23"/>
        </w:rPr>
        <w:t>:</w:t>
      </w:r>
    </w:p>
    <w:p w14:paraId="27DE9ED1" w14:textId="77777777" w:rsidR="007335FE" w:rsidRPr="002301B3" w:rsidRDefault="007335FE" w:rsidP="00C25719">
      <w:pPr>
        <w:pStyle w:val="ab"/>
        <w:tabs>
          <w:tab w:val="left" w:pos="585"/>
          <w:tab w:val="right" w:pos="10206"/>
        </w:tabs>
        <w:suppressAutoHyphens/>
        <w:jc w:val="left"/>
        <w:rPr>
          <w:sz w:val="22"/>
          <w:szCs w:val="22"/>
        </w:rPr>
      </w:pPr>
    </w:p>
    <w:p w14:paraId="227F74C5" w14:textId="77777777" w:rsidR="0093164A" w:rsidRPr="002301B3" w:rsidRDefault="0093164A" w:rsidP="00D1165B">
      <w:pPr>
        <w:numPr>
          <w:ilvl w:val="0"/>
          <w:numId w:val="10"/>
        </w:numPr>
        <w:suppressAutoHyphens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ПРЕДМЕТ ДОГОВОРА</w:t>
      </w:r>
    </w:p>
    <w:p w14:paraId="0EAF6FED" w14:textId="7BA8B81F" w:rsidR="00021693" w:rsidRPr="002301B3" w:rsidRDefault="00021693" w:rsidP="00D60DED">
      <w:pPr>
        <w:tabs>
          <w:tab w:val="left" w:pos="426"/>
        </w:tabs>
        <w:suppressAutoHyphens/>
        <w:jc w:val="both"/>
        <w:rPr>
          <w:b/>
          <w:sz w:val="22"/>
          <w:szCs w:val="22"/>
        </w:rPr>
      </w:pPr>
      <w:r w:rsidRPr="002301B3">
        <w:rPr>
          <w:noProof/>
          <w:sz w:val="22"/>
          <w:szCs w:val="22"/>
        </w:rPr>
        <w:t>1.</w:t>
      </w:r>
      <w:r w:rsidR="00607E99" w:rsidRPr="002301B3">
        <w:rPr>
          <w:sz w:val="22"/>
          <w:szCs w:val="22"/>
        </w:rPr>
        <w:t>1.</w:t>
      </w:r>
      <w:r w:rsidR="00607E99" w:rsidRPr="002301B3">
        <w:rPr>
          <w:sz w:val="22"/>
          <w:szCs w:val="22"/>
        </w:rPr>
        <w:tab/>
      </w:r>
      <w:r w:rsidR="000D0CE2" w:rsidRPr="002301B3">
        <w:rPr>
          <w:sz w:val="22"/>
          <w:szCs w:val="22"/>
        </w:rPr>
        <w:t>Заказ</w:t>
      </w:r>
      <w:r w:rsidR="009E2181" w:rsidRPr="002301B3">
        <w:rPr>
          <w:sz w:val="22"/>
          <w:szCs w:val="22"/>
        </w:rPr>
        <w:t>чик поручает</w:t>
      </w:r>
      <w:r w:rsidR="0093164A" w:rsidRPr="002301B3">
        <w:rPr>
          <w:sz w:val="22"/>
          <w:szCs w:val="22"/>
        </w:rPr>
        <w:t xml:space="preserve">, а </w:t>
      </w:r>
      <w:r w:rsidR="000D0CE2" w:rsidRPr="002301B3">
        <w:rPr>
          <w:sz w:val="22"/>
          <w:szCs w:val="22"/>
        </w:rPr>
        <w:t>П</w:t>
      </w:r>
      <w:r w:rsidR="0093164A" w:rsidRPr="002301B3">
        <w:rPr>
          <w:sz w:val="22"/>
          <w:szCs w:val="22"/>
        </w:rPr>
        <w:t>одрядчик об</w:t>
      </w:r>
      <w:r w:rsidR="00B37AB9" w:rsidRPr="002301B3">
        <w:rPr>
          <w:sz w:val="22"/>
          <w:szCs w:val="22"/>
        </w:rPr>
        <w:t xml:space="preserve">язуется выполнить своими силами </w:t>
      </w:r>
      <w:r w:rsidR="002919E3" w:rsidRPr="002301B3">
        <w:rPr>
          <w:sz w:val="22"/>
          <w:szCs w:val="22"/>
        </w:rPr>
        <w:t>с использованием своих материал</w:t>
      </w:r>
      <w:r w:rsidR="00B37AB9" w:rsidRPr="002301B3">
        <w:rPr>
          <w:sz w:val="22"/>
          <w:szCs w:val="22"/>
        </w:rPr>
        <w:t>ов</w:t>
      </w:r>
      <w:r w:rsidR="002919E3" w:rsidRPr="002301B3">
        <w:rPr>
          <w:sz w:val="22"/>
          <w:szCs w:val="22"/>
        </w:rPr>
        <w:t xml:space="preserve"> </w:t>
      </w:r>
      <w:r w:rsidR="00F73639" w:rsidRPr="002301B3">
        <w:rPr>
          <w:sz w:val="22"/>
          <w:szCs w:val="22"/>
        </w:rPr>
        <w:t>в</w:t>
      </w:r>
      <w:r w:rsidR="00B37AB9" w:rsidRPr="002301B3">
        <w:rPr>
          <w:sz w:val="22"/>
          <w:szCs w:val="22"/>
        </w:rPr>
        <w:t xml:space="preserve"> пределах договорной стоимости</w:t>
      </w:r>
      <w:r w:rsidR="00F73639" w:rsidRPr="002301B3">
        <w:rPr>
          <w:b/>
          <w:sz w:val="22"/>
          <w:szCs w:val="22"/>
        </w:rPr>
        <w:t xml:space="preserve"> </w:t>
      </w:r>
      <w:r w:rsidR="00D60DED" w:rsidRPr="00D60DED">
        <w:rPr>
          <w:b/>
          <w:sz w:val="22"/>
          <w:szCs w:val="22"/>
        </w:rPr>
        <w:t>работ по восстановлению аварийной опоры №</w:t>
      </w:r>
      <w:r w:rsidR="00D60DED">
        <w:rPr>
          <w:b/>
          <w:sz w:val="22"/>
          <w:szCs w:val="22"/>
        </w:rPr>
        <w:t xml:space="preserve"> </w:t>
      </w:r>
      <w:r w:rsidR="00D60DED" w:rsidRPr="00D60DED">
        <w:rPr>
          <w:b/>
          <w:sz w:val="22"/>
          <w:szCs w:val="22"/>
        </w:rPr>
        <w:t xml:space="preserve">35ВЛ 6 кВ ф 8 от ПС 35/6 кВ </w:t>
      </w:r>
      <w:r w:rsidR="00D60DED">
        <w:rPr>
          <w:b/>
          <w:sz w:val="22"/>
          <w:szCs w:val="22"/>
        </w:rPr>
        <w:t>«</w:t>
      </w:r>
      <w:r w:rsidR="00D60DED" w:rsidRPr="00D60DED">
        <w:rPr>
          <w:b/>
          <w:sz w:val="22"/>
          <w:szCs w:val="22"/>
        </w:rPr>
        <w:t>К2051</w:t>
      </w:r>
      <w:r w:rsidR="00D60DED">
        <w:rPr>
          <w:b/>
          <w:sz w:val="22"/>
          <w:szCs w:val="22"/>
        </w:rPr>
        <w:t>»</w:t>
      </w:r>
      <w:r w:rsidR="00D60DED" w:rsidRPr="00D60DED">
        <w:rPr>
          <w:b/>
          <w:sz w:val="22"/>
          <w:szCs w:val="22"/>
        </w:rPr>
        <w:t xml:space="preserve"> до К2020 Самотлорского месторождения нефти в результате внешнего воздействия третьими лицами</w:t>
      </w:r>
      <w:r w:rsidRPr="002301B3">
        <w:rPr>
          <w:b/>
          <w:sz w:val="22"/>
          <w:szCs w:val="22"/>
        </w:rPr>
        <w:t>.</w:t>
      </w:r>
    </w:p>
    <w:p w14:paraId="76B95C7A" w14:textId="2B217393" w:rsidR="00D60DED" w:rsidRDefault="00D60DED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D60DED">
        <w:rPr>
          <w:sz w:val="22"/>
          <w:szCs w:val="22"/>
        </w:rPr>
        <w:t>Место расположение Объекта: Самотлорское месторождение нефти, Нижневартовский район, Ханты-Мансийский автономный округ-Югра, Тюменская область, Российская Федерация.</w:t>
      </w:r>
    </w:p>
    <w:p w14:paraId="2BAFF412" w14:textId="77777777" w:rsidR="009A217F" w:rsidRPr="009A217F" w:rsidRDefault="004C7F00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4C7F00">
        <w:rPr>
          <w:sz w:val="22"/>
          <w:szCs w:val="22"/>
        </w:rPr>
        <w:t>1.2.</w:t>
      </w:r>
      <w:r w:rsidRPr="004C7F00">
        <w:rPr>
          <w:sz w:val="22"/>
          <w:szCs w:val="22"/>
        </w:rPr>
        <w:tab/>
      </w:r>
      <w:r w:rsidR="009A217F" w:rsidRPr="009A217F">
        <w:rPr>
          <w:sz w:val="22"/>
          <w:szCs w:val="22"/>
        </w:rPr>
        <w:t>Срок выполнения работ:</w:t>
      </w:r>
    </w:p>
    <w:p w14:paraId="1833207F" w14:textId="77777777" w:rsidR="009A217F" w:rsidRPr="009A217F" w:rsidRDefault="009A217F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9A217F">
        <w:rPr>
          <w:sz w:val="22"/>
          <w:szCs w:val="22"/>
        </w:rPr>
        <w:t xml:space="preserve">а) Начало выполнения работ: с даты обращения Заказчика (по Заявке Заказчика); </w:t>
      </w:r>
    </w:p>
    <w:p w14:paraId="35A071C3" w14:textId="0E896AC8" w:rsidR="004C7F00" w:rsidRDefault="009A217F" w:rsidP="009A217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9A217F">
        <w:rPr>
          <w:sz w:val="22"/>
          <w:szCs w:val="22"/>
        </w:rPr>
        <w:t xml:space="preserve">б) Окончание выполнения работ: минимальный срок - 1 (один) </w:t>
      </w:r>
      <w:r>
        <w:rPr>
          <w:sz w:val="22"/>
          <w:szCs w:val="22"/>
        </w:rPr>
        <w:t xml:space="preserve">календарный </w:t>
      </w:r>
      <w:r w:rsidRPr="009A217F">
        <w:rPr>
          <w:sz w:val="22"/>
          <w:szCs w:val="22"/>
        </w:rPr>
        <w:t xml:space="preserve">день с даты обращения Заказчика, максимальный срок - 3 (три) </w:t>
      </w:r>
      <w:r>
        <w:rPr>
          <w:sz w:val="22"/>
          <w:szCs w:val="22"/>
        </w:rPr>
        <w:t xml:space="preserve">календарных </w:t>
      </w:r>
      <w:r w:rsidRPr="009A217F">
        <w:rPr>
          <w:sz w:val="22"/>
          <w:szCs w:val="22"/>
        </w:rPr>
        <w:t>дня с даты обращения Заказчика. В случае отказа нефтяных компаний в отключении невыполненный объем работ переносится.</w:t>
      </w:r>
    </w:p>
    <w:p w14:paraId="7F156B76" w14:textId="749166C8" w:rsidR="0005762C" w:rsidRPr="0005762C" w:rsidRDefault="00607E99" w:rsidP="0005762C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1.</w:t>
      </w:r>
      <w:r w:rsidR="004C7F00">
        <w:rPr>
          <w:sz w:val="22"/>
          <w:szCs w:val="22"/>
        </w:rPr>
        <w:t>3</w:t>
      </w:r>
      <w:r w:rsidRPr="002301B3">
        <w:rPr>
          <w:sz w:val="22"/>
          <w:szCs w:val="22"/>
        </w:rPr>
        <w:t>.</w:t>
      </w:r>
      <w:r w:rsidRPr="002301B3">
        <w:rPr>
          <w:sz w:val="22"/>
          <w:szCs w:val="22"/>
        </w:rPr>
        <w:tab/>
      </w:r>
      <w:r w:rsidR="009A217F" w:rsidRPr="004C7F00">
        <w:rPr>
          <w:sz w:val="22"/>
          <w:szCs w:val="22"/>
        </w:rPr>
        <w:t xml:space="preserve">Выполнение работ </w:t>
      </w:r>
      <w:r w:rsidR="00C7321F" w:rsidRPr="00C7321F">
        <w:rPr>
          <w:sz w:val="22"/>
          <w:szCs w:val="22"/>
        </w:rPr>
        <w:t xml:space="preserve">по восстановлению аварийной опоры </w:t>
      </w:r>
      <w:r w:rsidR="00C7321F" w:rsidRPr="00C7321F">
        <w:rPr>
          <w:bCs/>
          <w:sz w:val="22"/>
          <w:szCs w:val="22"/>
        </w:rPr>
        <w:t xml:space="preserve">№ 35ВЛ 6 кВ ф 8 от ПС 35/6 кВ «К2051» до К2020 Самотлорского месторождения нефти </w:t>
      </w:r>
      <w:r w:rsidR="009A217F" w:rsidRPr="004C7F00">
        <w:rPr>
          <w:sz w:val="22"/>
          <w:szCs w:val="22"/>
        </w:rPr>
        <w:t>осуществляется согласно прилагаемой сметной документации</w:t>
      </w:r>
      <w:r w:rsidR="009A217F">
        <w:rPr>
          <w:sz w:val="22"/>
          <w:szCs w:val="22"/>
        </w:rPr>
        <w:t>.</w:t>
      </w:r>
      <w:r w:rsidR="0005762C">
        <w:rPr>
          <w:sz w:val="22"/>
          <w:szCs w:val="22"/>
        </w:rPr>
        <w:t xml:space="preserve"> </w:t>
      </w:r>
      <w:r w:rsidR="0005762C" w:rsidRPr="0005762C">
        <w:rPr>
          <w:sz w:val="22"/>
          <w:szCs w:val="22"/>
        </w:rPr>
        <w:t xml:space="preserve">Дополнительные виды работ и затраты Подрядчика, не предусмотренные сметной документацией, но которые могут возникнуть в процессе ведения работ, предварительно согласовываются с Заказчиком. </w:t>
      </w:r>
    </w:p>
    <w:p w14:paraId="5E6EE0E9" w14:textId="6E2D6F3C" w:rsidR="0005762C" w:rsidRDefault="0005762C" w:rsidP="0005762C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05762C">
        <w:rPr>
          <w:sz w:val="22"/>
          <w:szCs w:val="22"/>
        </w:rPr>
        <w:t xml:space="preserve">В случае согласования с Заказчиком необходимости выполнения данных видов работ, составляется и согласовывается дополнительная сметная документация.  </w:t>
      </w:r>
    </w:p>
    <w:p w14:paraId="7B65A013" w14:textId="44BDA450" w:rsidR="00CF44A5" w:rsidRDefault="009A217F" w:rsidP="00D60DED">
      <w:pPr>
        <w:tabs>
          <w:tab w:val="left" w:pos="426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1.4. </w:t>
      </w:r>
      <w:r w:rsidR="00CF44A5" w:rsidRPr="002301B3">
        <w:rPr>
          <w:sz w:val="22"/>
          <w:szCs w:val="22"/>
        </w:rPr>
        <w:t xml:space="preserve">Заказчик обязуется принять и оплатить </w:t>
      </w:r>
      <w:r w:rsidR="00D60DED">
        <w:rPr>
          <w:sz w:val="22"/>
          <w:szCs w:val="22"/>
        </w:rPr>
        <w:t xml:space="preserve">надлежащим образом и своевременно </w:t>
      </w:r>
      <w:r w:rsidR="00CF44A5" w:rsidRPr="002301B3">
        <w:rPr>
          <w:sz w:val="22"/>
          <w:szCs w:val="22"/>
        </w:rPr>
        <w:t xml:space="preserve">выполненные Подрядчиком работы на условиях, предусмотренных настоящим </w:t>
      </w:r>
      <w:r w:rsidR="00D60DED">
        <w:rPr>
          <w:sz w:val="22"/>
          <w:szCs w:val="22"/>
        </w:rPr>
        <w:t>Д</w:t>
      </w:r>
      <w:r w:rsidR="00CF44A5" w:rsidRPr="002301B3">
        <w:rPr>
          <w:sz w:val="22"/>
          <w:szCs w:val="22"/>
        </w:rPr>
        <w:t>оговором.</w:t>
      </w:r>
    </w:p>
    <w:p w14:paraId="51E2172C" w14:textId="7CA1FE24" w:rsidR="002E0956" w:rsidRDefault="002E0956" w:rsidP="002E0956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E0956">
        <w:rPr>
          <w:sz w:val="22"/>
          <w:szCs w:val="22"/>
        </w:rPr>
        <w:t>1.</w:t>
      </w:r>
      <w:r w:rsidR="009A217F">
        <w:rPr>
          <w:sz w:val="22"/>
          <w:szCs w:val="22"/>
        </w:rPr>
        <w:t>5</w:t>
      </w:r>
      <w:r w:rsidRPr="002E0956">
        <w:rPr>
          <w:sz w:val="22"/>
          <w:szCs w:val="22"/>
        </w:rPr>
        <w:t>.</w:t>
      </w:r>
      <w:r w:rsidRPr="002E0956">
        <w:rPr>
          <w:sz w:val="22"/>
          <w:szCs w:val="22"/>
        </w:rPr>
        <w:tab/>
        <w:t>В случае необходимости Стороны допускают уменьшение объема выполняемых работ или выполнение дополнительного объема работ.</w:t>
      </w:r>
    </w:p>
    <w:p w14:paraId="77D154D6" w14:textId="0E1F05A0" w:rsidR="0071028D" w:rsidRDefault="002E0956" w:rsidP="00C7321F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E0956">
        <w:rPr>
          <w:sz w:val="22"/>
          <w:szCs w:val="22"/>
        </w:rPr>
        <w:t>1.</w:t>
      </w:r>
      <w:r w:rsidR="009A217F">
        <w:rPr>
          <w:sz w:val="22"/>
          <w:szCs w:val="22"/>
        </w:rPr>
        <w:t>6</w:t>
      </w:r>
      <w:r w:rsidRPr="002E0956">
        <w:rPr>
          <w:sz w:val="22"/>
          <w:szCs w:val="22"/>
        </w:rPr>
        <w:t>. Изменени</w:t>
      </w:r>
      <w:r w:rsidR="0005762C">
        <w:rPr>
          <w:sz w:val="22"/>
          <w:szCs w:val="22"/>
        </w:rPr>
        <w:t>е</w:t>
      </w:r>
      <w:r w:rsidRPr="002E0956">
        <w:rPr>
          <w:sz w:val="22"/>
          <w:szCs w:val="22"/>
        </w:rPr>
        <w:t xml:space="preserve"> </w:t>
      </w:r>
      <w:r w:rsidR="0071028D">
        <w:rPr>
          <w:sz w:val="22"/>
          <w:szCs w:val="22"/>
        </w:rPr>
        <w:t xml:space="preserve">объема работ </w:t>
      </w:r>
      <w:r w:rsidRPr="002E0956">
        <w:rPr>
          <w:sz w:val="22"/>
          <w:szCs w:val="22"/>
        </w:rPr>
        <w:t>оформляется путем подписания обеими Сторонами Дополнительного соглашения к настоящему договору, в котором согласовываются необходимые условия выполнения работ.</w:t>
      </w:r>
    </w:p>
    <w:p w14:paraId="41B87E5E" w14:textId="77777777" w:rsidR="006A110F" w:rsidRDefault="006A110F" w:rsidP="006A110F">
      <w:pPr>
        <w:tabs>
          <w:tab w:val="left" w:pos="284"/>
        </w:tabs>
        <w:suppressAutoHyphens/>
        <w:ind w:left="720"/>
        <w:rPr>
          <w:b/>
          <w:sz w:val="22"/>
          <w:szCs w:val="22"/>
        </w:rPr>
      </w:pPr>
    </w:p>
    <w:p w14:paraId="1286C80C" w14:textId="6600A4A0" w:rsidR="0093164A" w:rsidRPr="002301B3" w:rsidRDefault="0093164A" w:rsidP="00D1165B">
      <w:pPr>
        <w:numPr>
          <w:ilvl w:val="0"/>
          <w:numId w:val="10"/>
        </w:numPr>
        <w:tabs>
          <w:tab w:val="left" w:pos="284"/>
        </w:tabs>
        <w:suppressAutoHyphens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ЦЕНА ДОГОВОРА</w:t>
      </w:r>
    </w:p>
    <w:p w14:paraId="0D21F20C" w14:textId="77777777" w:rsidR="00D60DED" w:rsidRPr="00884A7A" w:rsidRDefault="00607E99" w:rsidP="002E0956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2.1.</w:t>
      </w:r>
      <w:r w:rsidRPr="00884A7A">
        <w:rPr>
          <w:sz w:val="22"/>
          <w:szCs w:val="22"/>
        </w:rPr>
        <w:tab/>
      </w:r>
      <w:r w:rsidR="00D60DED" w:rsidRPr="00884A7A">
        <w:rPr>
          <w:sz w:val="22"/>
          <w:szCs w:val="22"/>
        </w:rPr>
        <w:t xml:space="preserve">Договорная стоимость, подлежащая оплате Подрядчику, включает в себя работы и материалы Подрядчика, и составляет: </w:t>
      </w:r>
      <w:r w:rsidR="00D60DED" w:rsidRPr="00884A7A">
        <w:rPr>
          <w:bCs/>
          <w:sz w:val="22"/>
          <w:szCs w:val="22"/>
        </w:rPr>
        <w:t>_______________ (_________________________),  без учета НДС 20%, кроме того НДС 20% - ______________ (_________________________).</w:t>
      </w:r>
      <w:r w:rsidR="00D60DED" w:rsidRPr="00884A7A">
        <w:rPr>
          <w:b/>
          <w:sz w:val="22"/>
          <w:szCs w:val="22"/>
        </w:rPr>
        <w:t xml:space="preserve"> Всего с НДС 20% -</w:t>
      </w:r>
      <w:r w:rsidR="00D60DED" w:rsidRPr="00884A7A">
        <w:rPr>
          <w:bCs/>
          <w:sz w:val="22"/>
          <w:szCs w:val="22"/>
        </w:rPr>
        <w:t xml:space="preserve"> </w:t>
      </w:r>
      <w:r w:rsidR="00D60DED" w:rsidRPr="00884A7A">
        <w:rPr>
          <w:sz w:val="22"/>
          <w:szCs w:val="22"/>
        </w:rPr>
        <w:t>___________</w:t>
      </w:r>
      <w:r w:rsidR="00D60DED" w:rsidRPr="00884A7A">
        <w:rPr>
          <w:b/>
          <w:bCs/>
          <w:sz w:val="22"/>
          <w:szCs w:val="22"/>
        </w:rPr>
        <w:t xml:space="preserve"> (_</w:t>
      </w:r>
      <w:r w:rsidR="00D60DED" w:rsidRPr="00884A7A">
        <w:rPr>
          <w:sz w:val="22"/>
          <w:szCs w:val="22"/>
        </w:rPr>
        <w:t>__________________________________________________________________</w:t>
      </w:r>
      <w:r w:rsidR="00D60DED" w:rsidRPr="00884A7A">
        <w:rPr>
          <w:b/>
          <w:bCs/>
          <w:sz w:val="22"/>
          <w:szCs w:val="22"/>
        </w:rPr>
        <w:t>).</w:t>
      </w:r>
    </w:p>
    <w:p w14:paraId="430BCFF1" w14:textId="529D21B7" w:rsidR="00F20987" w:rsidRPr="00884A7A" w:rsidRDefault="00D94BB2" w:rsidP="002E0956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2</w:t>
      </w:r>
      <w:r w:rsidR="00BB0C3D" w:rsidRPr="00884A7A">
        <w:rPr>
          <w:sz w:val="22"/>
          <w:szCs w:val="22"/>
        </w:rPr>
        <w:t>.2</w:t>
      </w:r>
      <w:r w:rsidR="006C1E7C" w:rsidRPr="00884A7A">
        <w:rPr>
          <w:sz w:val="22"/>
          <w:szCs w:val="22"/>
        </w:rPr>
        <w:t>.</w:t>
      </w:r>
      <w:r w:rsidR="00607E99" w:rsidRPr="00884A7A">
        <w:rPr>
          <w:sz w:val="22"/>
          <w:szCs w:val="22"/>
        </w:rPr>
        <w:tab/>
      </w:r>
      <w:r w:rsidR="00F20987" w:rsidRPr="00884A7A">
        <w:rPr>
          <w:sz w:val="22"/>
          <w:szCs w:val="22"/>
        </w:rPr>
        <w:t xml:space="preserve">Стоимость работ по настоящему договору </w:t>
      </w:r>
      <w:r w:rsidR="002539AA" w:rsidRPr="00884A7A">
        <w:rPr>
          <w:sz w:val="22"/>
          <w:szCs w:val="22"/>
        </w:rPr>
        <w:t xml:space="preserve">согласно сметной документации </w:t>
      </w:r>
      <w:r w:rsidR="007A233C" w:rsidRPr="00884A7A">
        <w:rPr>
          <w:sz w:val="22"/>
          <w:szCs w:val="22"/>
        </w:rPr>
        <w:t>(При</w:t>
      </w:r>
      <w:r w:rsidR="00B37AB9" w:rsidRPr="00884A7A">
        <w:rPr>
          <w:sz w:val="22"/>
          <w:szCs w:val="22"/>
        </w:rPr>
        <w:t>ложени</w:t>
      </w:r>
      <w:r w:rsidR="00A13A98">
        <w:rPr>
          <w:sz w:val="22"/>
          <w:szCs w:val="22"/>
        </w:rPr>
        <w:t>е</w:t>
      </w:r>
      <w:r w:rsidR="002C09D0" w:rsidRPr="00884A7A">
        <w:rPr>
          <w:sz w:val="22"/>
          <w:szCs w:val="22"/>
        </w:rPr>
        <w:t xml:space="preserve"> </w:t>
      </w:r>
      <w:r w:rsidR="00A13A98">
        <w:rPr>
          <w:sz w:val="22"/>
          <w:szCs w:val="22"/>
        </w:rPr>
        <w:t>№ 1</w:t>
      </w:r>
      <w:r w:rsidR="002E0956" w:rsidRPr="00884A7A">
        <w:rPr>
          <w:sz w:val="22"/>
          <w:szCs w:val="22"/>
        </w:rPr>
        <w:t xml:space="preserve"> </w:t>
      </w:r>
      <w:r w:rsidR="002539AA" w:rsidRPr="00884A7A">
        <w:rPr>
          <w:sz w:val="22"/>
          <w:szCs w:val="22"/>
        </w:rPr>
        <w:t xml:space="preserve">к настоящему договору) включает в себя </w:t>
      </w:r>
      <w:r w:rsidR="00607E99" w:rsidRPr="00884A7A">
        <w:rPr>
          <w:sz w:val="22"/>
          <w:szCs w:val="22"/>
        </w:rPr>
        <w:t xml:space="preserve">стоимость выполняемых работ </w:t>
      </w:r>
      <w:r w:rsidR="00B2362E" w:rsidRPr="00884A7A">
        <w:rPr>
          <w:sz w:val="22"/>
          <w:szCs w:val="22"/>
        </w:rPr>
        <w:t>по договору, используемых Подрядчиком при выполнении работ материалов, а также все расходы Подрядчика, вытекающие из условий договора, в том числе все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2539AA" w:rsidRPr="00884A7A">
        <w:rPr>
          <w:sz w:val="22"/>
          <w:szCs w:val="22"/>
        </w:rPr>
        <w:t>.</w:t>
      </w:r>
    </w:p>
    <w:p w14:paraId="0D035FD3" w14:textId="1EAE47A5" w:rsidR="00400214" w:rsidRPr="00884A7A" w:rsidRDefault="00400214" w:rsidP="00400214">
      <w:pPr>
        <w:tabs>
          <w:tab w:val="left" w:pos="0"/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t>Также, по соглашению Сторон возможно уточнение стоимости материалов (в сторону увеличения или уменьшения), используемых для выполнения работ по Договору, с обязательным составлением Дополнительного соглашения к Договору. Уточнение стоимости материалов в сторону увеличения возможно при условии подтверждения Подрядчиком стоимости материалов с предоставлением копий счетов-фактур/товарной накладной ТОРГ-12 /УПД.</w:t>
      </w:r>
    </w:p>
    <w:p w14:paraId="6DA90B18" w14:textId="40C92BEE" w:rsidR="00721BBF" w:rsidRPr="00884A7A" w:rsidRDefault="00BB0C3D" w:rsidP="00721BBF">
      <w:pPr>
        <w:tabs>
          <w:tab w:val="left" w:pos="426"/>
        </w:tabs>
        <w:jc w:val="both"/>
        <w:rPr>
          <w:sz w:val="22"/>
          <w:szCs w:val="22"/>
        </w:rPr>
      </w:pPr>
      <w:r w:rsidRPr="00884A7A">
        <w:rPr>
          <w:sz w:val="22"/>
          <w:szCs w:val="22"/>
        </w:rPr>
        <w:lastRenderedPageBreak/>
        <w:t>2.3</w:t>
      </w:r>
      <w:r w:rsidR="00607E99" w:rsidRPr="00884A7A">
        <w:rPr>
          <w:sz w:val="22"/>
          <w:szCs w:val="22"/>
        </w:rPr>
        <w:t>.</w:t>
      </w:r>
      <w:r w:rsidR="00607E99" w:rsidRPr="00884A7A">
        <w:rPr>
          <w:sz w:val="22"/>
          <w:szCs w:val="22"/>
        </w:rPr>
        <w:tab/>
      </w:r>
      <w:r w:rsidR="00721BBF" w:rsidRPr="00884A7A">
        <w:rPr>
          <w:sz w:val="22"/>
          <w:szCs w:val="22"/>
        </w:rPr>
        <w:t xml:space="preserve">Заказчик вправе изменить объемы выполняемых работ, предупредив Подрядчика за </w:t>
      </w:r>
      <w:r w:rsidR="00C7321F">
        <w:rPr>
          <w:sz w:val="22"/>
          <w:szCs w:val="22"/>
        </w:rPr>
        <w:t>7</w:t>
      </w:r>
      <w:r w:rsidR="00721BBF" w:rsidRPr="00884A7A">
        <w:rPr>
          <w:sz w:val="22"/>
          <w:szCs w:val="22"/>
        </w:rPr>
        <w:t xml:space="preserve"> (</w:t>
      </w:r>
      <w:r w:rsidR="00C7321F">
        <w:rPr>
          <w:sz w:val="22"/>
          <w:szCs w:val="22"/>
        </w:rPr>
        <w:t>Семь</w:t>
      </w:r>
      <w:r w:rsidR="00721BBF" w:rsidRPr="00884A7A">
        <w:rPr>
          <w:sz w:val="22"/>
          <w:szCs w:val="22"/>
        </w:rPr>
        <w:t>) календарных дней. Подрядчик не вправе отказаться от выполнения дополнительных работ в рамках настоящего договора,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14:paraId="0D2F556F" w14:textId="01BCF4A1" w:rsidR="00983F81" w:rsidRPr="00884A7A" w:rsidRDefault="00721BBF" w:rsidP="00721BBF">
      <w:pPr>
        <w:tabs>
          <w:tab w:val="left" w:pos="426"/>
        </w:tabs>
        <w:jc w:val="both"/>
        <w:rPr>
          <w:sz w:val="22"/>
          <w:szCs w:val="22"/>
          <w:lang w:val="en-US"/>
        </w:rPr>
      </w:pPr>
      <w:r w:rsidRPr="00884A7A">
        <w:rPr>
          <w:sz w:val="22"/>
          <w:szCs w:val="22"/>
        </w:rPr>
        <w:t>2.4. Стоимость работ по настоящему договору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14:paraId="6BED49FB" w14:textId="77777777" w:rsidR="00D1165B" w:rsidRPr="00D41CCE" w:rsidRDefault="00D1165B" w:rsidP="00B274A4">
      <w:pPr>
        <w:tabs>
          <w:tab w:val="left" w:pos="0"/>
        </w:tabs>
        <w:jc w:val="both"/>
        <w:rPr>
          <w:sz w:val="22"/>
          <w:szCs w:val="22"/>
        </w:rPr>
      </w:pPr>
    </w:p>
    <w:p w14:paraId="093C070A" w14:textId="77777777" w:rsidR="0093164A" w:rsidRPr="002301B3" w:rsidRDefault="00D55459" w:rsidP="00D1165B">
      <w:pPr>
        <w:numPr>
          <w:ilvl w:val="0"/>
          <w:numId w:val="10"/>
        </w:numPr>
        <w:tabs>
          <w:tab w:val="left" w:pos="284"/>
        </w:tabs>
        <w:suppressAutoHyphens/>
        <w:ind w:left="0" w:firstLine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ПОРЯДОК И УСЛОВИЯ</w:t>
      </w:r>
      <w:r w:rsidR="0093164A" w:rsidRPr="002301B3">
        <w:rPr>
          <w:b/>
          <w:sz w:val="22"/>
          <w:szCs w:val="22"/>
        </w:rPr>
        <w:t xml:space="preserve"> ПЛАТЕЖ</w:t>
      </w:r>
      <w:r w:rsidRPr="002301B3">
        <w:rPr>
          <w:b/>
          <w:sz w:val="22"/>
          <w:szCs w:val="22"/>
        </w:rPr>
        <w:t>ЕЙ</w:t>
      </w:r>
    </w:p>
    <w:p w14:paraId="5EE6D0FD" w14:textId="4B3A2501" w:rsidR="000227EA" w:rsidRPr="002301B3" w:rsidRDefault="00D94BB2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3.1.</w:t>
      </w:r>
      <w:r w:rsidR="00607E99" w:rsidRPr="002301B3">
        <w:rPr>
          <w:sz w:val="22"/>
          <w:szCs w:val="22"/>
        </w:rPr>
        <w:tab/>
      </w:r>
      <w:r w:rsidR="00EA7516" w:rsidRPr="002301B3">
        <w:rPr>
          <w:sz w:val="22"/>
          <w:szCs w:val="22"/>
        </w:rPr>
        <w:t xml:space="preserve">Заказчик оплачивает выполненные Подрядчиком работы по настоящему договору  </w:t>
      </w:r>
      <w:r w:rsidR="00846683" w:rsidRPr="002301B3">
        <w:rPr>
          <w:sz w:val="22"/>
          <w:szCs w:val="22"/>
        </w:rPr>
        <w:t>за отчетный период (</w:t>
      </w:r>
      <w:r w:rsidR="00EE667D" w:rsidRPr="002301B3">
        <w:rPr>
          <w:sz w:val="22"/>
          <w:szCs w:val="22"/>
        </w:rPr>
        <w:t xml:space="preserve">1 (один) </w:t>
      </w:r>
      <w:r w:rsidR="00846683" w:rsidRPr="002301B3">
        <w:rPr>
          <w:sz w:val="22"/>
          <w:szCs w:val="22"/>
        </w:rPr>
        <w:t xml:space="preserve">календарный месяц) </w:t>
      </w:r>
      <w:r w:rsidR="00EA7516" w:rsidRPr="002301B3">
        <w:rPr>
          <w:sz w:val="22"/>
          <w:szCs w:val="22"/>
        </w:rPr>
        <w:t>денежными средствами в безналичном порядке на расчет</w:t>
      </w:r>
      <w:r w:rsidR="00ED6BF7" w:rsidRPr="002301B3">
        <w:rPr>
          <w:sz w:val="22"/>
          <w:szCs w:val="22"/>
        </w:rPr>
        <w:t>ный счет Подрядчика</w:t>
      </w:r>
      <w:r w:rsidR="00326397" w:rsidRPr="002301B3">
        <w:rPr>
          <w:sz w:val="22"/>
          <w:szCs w:val="22"/>
        </w:rPr>
        <w:t xml:space="preserve"> или иными способами, не запрещенными действующим законодательством Российской Федерации, </w:t>
      </w:r>
      <w:r w:rsidR="00ED6BF7" w:rsidRPr="002301B3">
        <w:rPr>
          <w:sz w:val="22"/>
          <w:szCs w:val="22"/>
        </w:rPr>
        <w:t xml:space="preserve"> </w:t>
      </w:r>
      <w:r w:rsidR="00EC47D8" w:rsidRPr="002301B3">
        <w:rPr>
          <w:sz w:val="22"/>
          <w:szCs w:val="22"/>
        </w:rPr>
        <w:t xml:space="preserve">в срок </w:t>
      </w:r>
      <w:r w:rsidR="00EC47D8" w:rsidRPr="00776730">
        <w:rPr>
          <w:b/>
          <w:bCs/>
          <w:sz w:val="22"/>
          <w:szCs w:val="22"/>
        </w:rPr>
        <w:t>не более</w:t>
      </w:r>
      <w:r w:rsidR="00ED6BF7" w:rsidRPr="00776730">
        <w:rPr>
          <w:b/>
          <w:bCs/>
          <w:sz w:val="22"/>
          <w:szCs w:val="22"/>
        </w:rPr>
        <w:t xml:space="preserve"> </w:t>
      </w:r>
      <w:r w:rsidR="00BB0C3D" w:rsidRPr="00776730">
        <w:rPr>
          <w:b/>
          <w:bCs/>
          <w:sz w:val="22"/>
          <w:szCs w:val="22"/>
        </w:rPr>
        <w:t>7</w:t>
      </w:r>
      <w:r w:rsidR="00022912" w:rsidRPr="00776730">
        <w:rPr>
          <w:b/>
          <w:bCs/>
          <w:sz w:val="22"/>
          <w:szCs w:val="22"/>
        </w:rPr>
        <w:t xml:space="preserve"> (</w:t>
      </w:r>
      <w:r w:rsidR="00BB0C3D" w:rsidRPr="00776730">
        <w:rPr>
          <w:b/>
          <w:bCs/>
          <w:sz w:val="22"/>
          <w:szCs w:val="22"/>
        </w:rPr>
        <w:t>семи</w:t>
      </w:r>
      <w:r w:rsidR="00655A7A" w:rsidRPr="00776730">
        <w:rPr>
          <w:b/>
          <w:bCs/>
          <w:sz w:val="22"/>
          <w:szCs w:val="22"/>
        </w:rPr>
        <w:t>)</w:t>
      </w:r>
      <w:r w:rsidR="00ED6BF7" w:rsidRPr="00776730">
        <w:rPr>
          <w:b/>
          <w:bCs/>
          <w:sz w:val="22"/>
          <w:szCs w:val="22"/>
        </w:rPr>
        <w:t xml:space="preserve"> </w:t>
      </w:r>
      <w:r w:rsidR="00326397" w:rsidRPr="00776730">
        <w:rPr>
          <w:b/>
          <w:bCs/>
          <w:sz w:val="22"/>
          <w:szCs w:val="22"/>
        </w:rPr>
        <w:t>рабочих</w:t>
      </w:r>
      <w:r w:rsidR="00EA7516" w:rsidRPr="00776730">
        <w:rPr>
          <w:b/>
          <w:bCs/>
          <w:sz w:val="22"/>
          <w:szCs w:val="22"/>
        </w:rPr>
        <w:t xml:space="preserve"> дней</w:t>
      </w:r>
      <w:r w:rsidR="00EA7516" w:rsidRPr="002301B3">
        <w:rPr>
          <w:sz w:val="22"/>
          <w:szCs w:val="22"/>
        </w:rPr>
        <w:t xml:space="preserve"> с </w:t>
      </w:r>
      <w:r w:rsidR="00EE667D" w:rsidRPr="002301B3">
        <w:rPr>
          <w:sz w:val="22"/>
          <w:szCs w:val="22"/>
        </w:rPr>
        <w:t>даты</w:t>
      </w:r>
      <w:r w:rsidR="00EA7516" w:rsidRPr="002301B3">
        <w:rPr>
          <w:sz w:val="22"/>
          <w:szCs w:val="22"/>
        </w:rPr>
        <w:t xml:space="preserve"> предъявления Заказчику </w:t>
      </w:r>
      <w:r w:rsidR="00EE667D" w:rsidRPr="002301B3">
        <w:rPr>
          <w:sz w:val="22"/>
          <w:szCs w:val="22"/>
        </w:rPr>
        <w:t xml:space="preserve">надлежащим образом оформленного </w:t>
      </w:r>
      <w:r w:rsidR="00776730">
        <w:rPr>
          <w:sz w:val="22"/>
          <w:szCs w:val="22"/>
        </w:rPr>
        <w:t xml:space="preserve">счета, </w:t>
      </w:r>
      <w:r w:rsidR="00EA7516" w:rsidRPr="002301B3">
        <w:rPr>
          <w:sz w:val="22"/>
          <w:szCs w:val="22"/>
        </w:rPr>
        <w:t>счета-фактуры</w:t>
      </w:r>
      <w:r w:rsidR="00776730">
        <w:rPr>
          <w:sz w:val="22"/>
          <w:szCs w:val="22"/>
        </w:rPr>
        <w:t>/УПД</w:t>
      </w:r>
      <w:r w:rsidR="00EA7516" w:rsidRPr="002301B3">
        <w:rPr>
          <w:sz w:val="22"/>
          <w:szCs w:val="22"/>
        </w:rPr>
        <w:t xml:space="preserve"> (с ук</w:t>
      </w:r>
      <w:r w:rsidR="00DD0E6D" w:rsidRPr="002301B3">
        <w:rPr>
          <w:sz w:val="22"/>
          <w:szCs w:val="22"/>
        </w:rPr>
        <w:t>азанием номера и даты договора)</w:t>
      </w:r>
      <w:r w:rsidR="00EA7516" w:rsidRPr="002301B3">
        <w:rPr>
          <w:sz w:val="22"/>
          <w:szCs w:val="22"/>
        </w:rPr>
        <w:t xml:space="preserve">, </w:t>
      </w:r>
      <w:r w:rsidR="00EE667D" w:rsidRPr="002301B3">
        <w:rPr>
          <w:sz w:val="22"/>
          <w:szCs w:val="22"/>
        </w:rPr>
        <w:t>составленного</w:t>
      </w:r>
      <w:r w:rsidR="00B37AB9" w:rsidRPr="002301B3">
        <w:rPr>
          <w:sz w:val="22"/>
          <w:szCs w:val="22"/>
        </w:rPr>
        <w:t xml:space="preserve"> на основании подписанных С</w:t>
      </w:r>
      <w:r w:rsidR="00EA7516" w:rsidRPr="002301B3">
        <w:rPr>
          <w:sz w:val="22"/>
          <w:szCs w:val="22"/>
        </w:rPr>
        <w:t>торонами справки о стоимос</w:t>
      </w:r>
      <w:r w:rsidR="000227EA" w:rsidRPr="002301B3">
        <w:rPr>
          <w:sz w:val="22"/>
          <w:szCs w:val="22"/>
        </w:rPr>
        <w:t>ти выполненных работ и затрат (Ф</w:t>
      </w:r>
      <w:r w:rsidR="00EA7516" w:rsidRPr="002301B3">
        <w:rPr>
          <w:sz w:val="22"/>
          <w:szCs w:val="22"/>
        </w:rPr>
        <w:t xml:space="preserve">орма </w:t>
      </w:r>
      <w:r w:rsidR="000227EA" w:rsidRPr="002301B3">
        <w:rPr>
          <w:sz w:val="22"/>
          <w:szCs w:val="22"/>
        </w:rPr>
        <w:t>№</w:t>
      </w:r>
      <w:r w:rsidR="00EA7516" w:rsidRPr="002301B3">
        <w:rPr>
          <w:sz w:val="22"/>
          <w:szCs w:val="22"/>
        </w:rPr>
        <w:t>КС-3)</w:t>
      </w:r>
      <w:r w:rsidR="004623CB" w:rsidRPr="002301B3">
        <w:rPr>
          <w:sz w:val="22"/>
          <w:szCs w:val="22"/>
        </w:rPr>
        <w:t>,</w:t>
      </w:r>
      <w:r w:rsidR="00655A7A" w:rsidRPr="002301B3">
        <w:rPr>
          <w:sz w:val="22"/>
          <w:szCs w:val="22"/>
        </w:rPr>
        <w:t xml:space="preserve"> (</w:t>
      </w:r>
      <w:r w:rsidR="002C09D0" w:rsidRPr="002301B3">
        <w:rPr>
          <w:sz w:val="22"/>
          <w:szCs w:val="22"/>
        </w:rPr>
        <w:t>Приложение №</w:t>
      </w:r>
      <w:r w:rsidR="00A13A98">
        <w:rPr>
          <w:sz w:val="22"/>
          <w:szCs w:val="22"/>
        </w:rPr>
        <w:t>4</w:t>
      </w:r>
      <w:r w:rsidR="00655A7A" w:rsidRPr="002301B3">
        <w:rPr>
          <w:sz w:val="22"/>
          <w:szCs w:val="22"/>
        </w:rPr>
        <w:t xml:space="preserve"> к настоящему </w:t>
      </w:r>
      <w:r w:rsidR="00776730">
        <w:rPr>
          <w:sz w:val="22"/>
          <w:szCs w:val="22"/>
        </w:rPr>
        <w:t>Д</w:t>
      </w:r>
      <w:r w:rsidR="00655A7A" w:rsidRPr="002301B3">
        <w:rPr>
          <w:sz w:val="22"/>
          <w:szCs w:val="22"/>
        </w:rPr>
        <w:t>оговору)</w:t>
      </w:r>
      <w:r w:rsidR="00EA7516" w:rsidRPr="002301B3">
        <w:rPr>
          <w:sz w:val="22"/>
          <w:szCs w:val="22"/>
        </w:rPr>
        <w:t>, акта о пр</w:t>
      </w:r>
      <w:r w:rsidR="000227EA" w:rsidRPr="002301B3">
        <w:rPr>
          <w:sz w:val="22"/>
          <w:szCs w:val="22"/>
        </w:rPr>
        <w:t>иемке выполненных работ (Ф</w:t>
      </w:r>
      <w:r w:rsidR="00EA7516" w:rsidRPr="002301B3">
        <w:rPr>
          <w:sz w:val="22"/>
          <w:szCs w:val="22"/>
        </w:rPr>
        <w:t xml:space="preserve">орма </w:t>
      </w:r>
      <w:r w:rsidR="000227EA" w:rsidRPr="002301B3">
        <w:rPr>
          <w:sz w:val="22"/>
          <w:szCs w:val="22"/>
        </w:rPr>
        <w:t>№</w:t>
      </w:r>
      <w:r w:rsidR="00EA7516" w:rsidRPr="002301B3">
        <w:rPr>
          <w:sz w:val="22"/>
          <w:szCs w:val="22"/>
        </w:rPr>
        <w:t>КС-2)</w:t>
      </w:r>
      <w:r w:rsidR="004623CB" w:rsidRPr="002301B3">
        <w:rPr>
          <w:sz w:val="22"/>
          <w:szCs w:val="22"/>
        </w:rPr>
        <w:t>,</w:t>
      </w:r>
      <w:r w:rsidR="00655A7A" w:rsidRPr="002301B3">
        <w:rPr>
          <w:sz w:val="22"/>
          <w:szCs w:val="22"/>
        </w:rPr>
        <w:t xml:space="preserve"> (</w:t>
      </w:r>
      <w:r w:rsidR="002C09D0" w:rsidRPr="002301B3">
        <w:rPr>
          <w:sz w:val="22"/>
          <w:szCs w:val="22"/>
        </w:rPr>
        <w:t>Приложение №</w:t>
      </w:r>
      <w:r w:rsidR="00A13A98">
        <w:rPr>
          <w:sz w:val="22"/>
          <w:szCs w:val="22"/>
        </w:rPr>
        <w:t xml:space="preserve"> 3</w:t>
      </w:r>
      <w:r w:rsidR="00655A7A" w:rsidRPr="002301B3">
        <w:rPr>
          <w:sz w:val="22"/>
          <w:szCs w:val="22"/>
        </w:rPr>
        <w:t xml:space="preserve"> к настоящему </w:t>
      </w:r>
      <w:r w:rsidR="00776730">
        <w:rPr>
          <w:sz w:val="22"/>
          <w:szCs w:val="22"/>
        </w:rPr>
        <w:t>Д</w:t>
      </w:r>
      <w:r w:rsidR="00655A7A" w:rsidRPr="002301B3">
        <w:rPr>
          <w:sz w:val="22"/>
          <w:szCs w:val="22"/>
        </w:rPr>
        <w:t>оговору)</w:t>
      </w:r>
      <w:r w:rsidR="00ED6BF7" w:rsidRPr="002301B3">
        <w:rPr>
          <w:sz w:val="22"/>
          <w:szCs w:val="22"/>
        </w:rPr>
        <w:t xml:space="preserve"> </w:t>
      </w:r>
      <w:r w:rsidR="000227EA" w:rsidRPr="002301B3">
        <w:rPr>
          <w:sz w:val="22"/>
          <w:szCs w:val="22"/>
        </w:rPr>
        <w:t>за фактически выполненный объем работ в отчетный период (</w:t>
      </w:r>
      <w:r w:rsidR="00B37AB9" w:rsidRPr="002301B3">
        <w:rPr>
          <w:sz w:val="22"/>
          <w:szCs w:val="22"/>
        </w:rPr>
        <w:t>1 (</w:t>
      </w:r>
      <w:r w:rsidR="000227EA" w:rsidRPr="002301B3">
        <w:rPr>
          <w:sz w:val="22"/>
          <w:szCs w:val="22"/>
        </w:rPr>
        <w:t>один</w:t>
      </w:r>
      <w:r w:rsidR="00B37AB9" w:rsidRPr="002301B3">
        <w:rPr>
          <w:sz w:val="22"/>
          <w:szCs w:val="22"/>
        </w:rPr>
        <w:t>)</w:t>
      </w:r>
      <w:r w:rsidR="000227EA" w:rsidRPr="002301B3">
        <w:rPr>
          <w:sz w:val="22"/>
          <w:szCs w:val="22"/>
        </w:rPr>
        <w:t xml:space="preserve"> календарный месяц).</w:t>
      </w:r>
    </w:p>
    <w:p w14:paraId="57EC6941" w14:textId="77777777" w:rsidR="00576659" w:rsidRPr="002301B3" w:rsidRDefault="00607E99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3.2.</w:t>
      </w:r>
      <w:r w:rsidRPr="002301B3">
        <w:rPr>
          <w:sz w:val="22"/>
          <w:szCs w:val="22"/>
        </w:rPr>
        <w:tab/>
      </w:r>
      <w:r w:rsidR="00576659" w:rsidRPr="002301B3">
        <w:rPr>
          <w:sz w:val="22"/>
          <w:szCs w:val="22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14:paraId="238EB94F" w14:textId="3B06D2B4" w:rsidR="00093F60" w:rsidRPr="002301B3" w:rsidRDefault="00093F60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</w:t>
      </w:r>
      <w:r w:rsidR="00576659" w:rsidRPr="002301B3">
        <w:rPr>
          <w:sz w:val="22"/>
          <w:szCs w:val="22"/>
        </w:rPr>
        <w:t>3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F0621" w:rsidRPr="002301B3">
        <w:rPr>
          <w:sz w:val="22"/>
          <w:szCs w:val="22"/>
        </w:rPr>
        <w:t xml:space="preserve">Заказчик вправе применить «Шкалу оценки организации </w:t>
      </w:r>
      <w:r w:rsidR="002C09D0" w:rsidRPr="002301B3">
        <w:rPr>
          <w:sz w:val="22"/>
          <w:szCs w:val="22"/>
        </w:rPr>
        <w:t>и качества работ» (Приложение №</w:t>
      </w:r>
      <w:r w:rsidR="00A13A98">
        <w:rPr>
          <w:sz w:val="22"/>
          <w:szCs w:val="22"/>
        </w:rPr>
        <w:t xml:space="preserve"> 6</w:t>
      </w:r>
      <w:r w:rsidR="00A11147" w:rsidRPr="002301B3">
        <w:rPr>
          <w:sz w:val="22"/>
          <w:szCs w:val="22"/>
        </w:rPr>
        <w:t xml:space="preserve"> к настоящему д</w:t>
      </w:r>
      <w:r w:rsidR="002F0621" w:rsidRPr="002301B3">
        <w:rPr>
          <w:sz w:val="22"/>
          <w:szCs w:val="22"/>
        </w:rPr>
        <w:t xml:space="preserve">оговору) при принятии выполненного объема работ, если в процессе работ Подрядчик допускал нарушения или отклонения от нормативных документов, </w:t>
      </w:r>
      <w:r w:rsidR="002F0621" w:rsidRPr="008F2100">
        <w:rPr>
          <w:sz w:val="22"/>
          <w:szCs w:val="22"/>
        </w:rPr>
        <w:t>перечисленных в п.</w:t>
      </w:r>
      <w:r w:rsidR="00173DDC" w:rsidRPr="008F2100">
        <w:rPr>
          <w:sz w:val="22"/>
          <w:szCs w:val="22"/>
        </w:rPr>
        <w:t xml:space="preserve"> </w:t>
      </w:r>
      <w:r w:rsidR="002F0621" w:rsidRPr="008F2100">
        <w:rPr>
          <w:sz w:val="22"/>
          <w:szCs w:val="22"/>
        </w:rPr>
        <w:t>5.1.1. настоящего договора</w:t>
      </w:r>
      <w:r w:rsidR="002F0621" w:rsidRPr="002301B3">
        <w:rPr>
          <w:sz w:val="22"/>
          <w:szCs w:val="22"/>
        </w:rPr>
        <w:t>, а</w:t>
      </w:r>
      <w:r w:rsidR="00A11147" w:rsidRPr="002301B3">
        <w:rPr>
          <w:sz w:val="22"/>
          <w:szCs w:val="22"/>
        </w:rPr>
        <w:t xml:space="preserve"> также иных условий настоящего д</w:t>
      </w:r>
      <w:r w:rsidR="002F0621" w:rsidRPr="002301B3">
        <w:rPr>
          <w:sz w:val="22"/>
          <w:szCs w:val="22"/>
        </w:rPr>
        <w:t>оговора.</w:t>
      </w:r>
    </w:p>
    <w:p w14:paraId="3567C53F" w14:textId="77777777" w:rsidR="00093F60" w:rsidRPr="002301B3" w:rsidRDefault="00093F60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3.</w:t>
      </w:r>
      <w:r w:rsidR="00576659" w:rsidRPr="002301B3">
        <w:rPr>
          <w:sz w:val="22"/>
          <w:szCs w:val="22"/>
        </w:rPr>
        <w:t>4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Датой платежа считается дата списания денежных средств с расчетного счета Заказчика.</w:t>
      </w:r>
    </w:p>
    <w:p w14:paraId="4448615A" w14:textId="7E446D82" w:rsidR="00E61429" w:rsidRPr="002301B3" w:rsidRDefault="00D94BB2" w:rsidP="00607E99">
      <w:pPr>
        <w:tabs>
          <w:tab w:val="left" w:pos="567"/>
        </w:tabs>
        <w:suppressAutoHyphens/>
        <w:jc w:val="both"/>
        <w:rPr>
          <w:noProof/>
          <w:sz w:val="22"/>
          <w:szCs w:val="22"/>
        </w:rPr>
      </w:pPr>
      <w:r w:rsidRPr="002301B3">
        <w:rPr>
          <w:noProof/>
          <w:sz w:val="22"/>
          <w:szCs w:val="22"/>
        </w:rPr>
        <w:t>3</w:t>
      </w:r>
      <w:r w:rsidR="00426F08" w:rsidRPr="002301B3">
        <w:rPr>
          <w:noProof/>
          <w:sz w:val="22"/>
          <w:szCs w:val="22"/>
        </w:rPr>
        <w:t>.</w:t>
      </w:r>
      <w:r w:rsidR="00C45C49" w:rsidRPr="002301B3">
        <w:rPr>
          <w:noProof/>
          <w:sz w:val="22"/>
          <w:szCs w:val="22"/>
        </w:rPr>
        <w:t>5</w:t>
      </w:r>
      <w:r w:rsidR="008E4469" w:rsidRPr="002301B3">
        <w:rPr>
          <w:noProof/>
          <w:sz w:val="22"/>
          <w:szCs w:val="22"/>
        </w:rPr>
        <w:t>.</w:t>
      </w:r>
      <w:r w:rsidR="00607E99" w:rsidRPr="002301B3">
        <w:rPr>
          <w:noProof/>
          <w:sz w:val="22"/>
          <w:szCs w:val="22"/>
        </w:rPr>
        <w:tab/>
      </w:r>
      <w:r w:rsidR="00576659" w:rsidRPr="002301B3">
        <w:rPr>
          <w:noProof/>
          <w:sz w:val="22"/>
          <w:szCs w:val="22"/>
        </w:rPr>
        <w:t xml:space="preserve">Подрядчик обязуется в течение 7 </w:t>
      </w:r>
      <w:r w:rsidR="00466FFC" w:rsidRPr="002301B3">
        <w:rPr>
          <w:noProof/>
          <w:sz w:val="22"/>
          <w:szCs w:val="22"/>
        </w:rPr>
        <w:t>(семи)</w:t>
      </w:r>
      <w:r w:rsidR="00655A7A" w:rsidRPr="002301B3">
        <w:rPr>
          <w:noProof/>
          <w:sz w:val="22"/>
          <w:szCs w:val="22"/>
        </w:rPr>
        <w:t xml:space="preserve"> календарных</w:t>
      </w:r>
      <w:r w:rsidR="00466FFC" w:rsidRPr="002301B3">
        <w:rPr>
          <w:noProof/>
          <w:sz w:val="22"/>
          <w:szCs w:val="22"/>
        </w:rPr>
        <w:t xml:space="preserve"> </w:t>
      </w:r>
      <w:r w:rsidR="00576659" w:rsidRPr="002301B3">
        <w:rPr>
          <w:noProof/>
          <w:sz w:val="22"/>
          <w:szCs w:val="22"/>
        </w:rPr>
        <w:t xml:space="preserve">дней с момента получения </w:t>
      </w:r>
      <w:r w:rsidR="00983F81" w:rsidRPr="002301B3">
        <w:rPr>
          <w:noProof/>
          <w:sz w:val="22"/>
          <w:szCs w:val="22"/>
        </w:rPr>
        <w:t xml:space="preserve">от Заказчика </w:t>
      </w:r>
      <w:r w:rsidR="00576659" w:rsidRPr="002301B3">
        <w:rPr>
          <w:noProof/>
          <w:sz w:val="22"/>
          <w:szCs w:val="22"/>
        </w:rPr>
        <w:t>акта сверки</w:t>
      </w:r>
      <w:r w:rsidR="00983F81" w:rsidRPr="002301B3">
        <w:rPr>
          <w:noProof/>
          <w:sz w:val="22"/>
          <w:szCs w:val="22"/>
        </w:rPr>
        <w:t xml:space="preserve"> расчетов с Подрядчиком</w:t>
      </w:r>
      <w:r w:rsidR="00576659" w:rsidRPr="002301B3">
        <w:rPr>
          <w:noProof/>
          <w:sz w:val="22"/>
          <w:szCs w:val="22"/>
        </w:rPr>
        <w:t xml:space="preserve"> произвести сверку расчетов между Сторонами, оформить протокол разногласий при необходимости, и направить </w:t>
      </w:r>
      <w:r w:rsidR="00DF0B9E" w:rsidRPr="002301B3">
        <w:rPr>
          <w:noProof/>
          <w:sz w:val="22"/>
          <w:szCs w:val="22"/>
        </w:rPr>
        <w:t>1 (</w:t>
      </w:r>
      <w:r w:rsidR="00576659" w:rsidRPr="002301B3">
        <w:rPr>
          <w:noProof/>
          <w:sz w:val="22"/>
          <w:szCs w:val="22"/>
        </w:rPr>
        <w:t>один</w:t>
      </w:r>
      <w:r w:rsidR="00DF0B9E" w:rsidRPr="002301B3">
        <w:rPr>
          <w:noProof/>
          <w:sz w:val="22"/>
          <w:szCs w:val="22"/>
        </w:rPr>
        <w:t>)</w:t>
      </w:r>
      <w:r w:rsidR="00576659" w:rsidRPr="002301B3">
        <w:rPr>
          <w:noProof/>
          <w:sz w:val="22"/>
          <w:szCs w:val="22"/>
        </w:rPr>
        <w:t xml:space="preserve"> экземпляр надлежаще оформленного акта сверки в адрес Заказчика: </w:t>
      </w:r>
      <w:r w:rsidR="0093164A" w:rsidRPr="002301B3">
        <w:rPr>
          <w:noProof/>
          <w:sz w:val="22"/>
          <w:szCs w:val="22"/>
        </w:rPr>
        <w:t xml:space="preserve"> </w:t>
      </w:r>
      <w:r w:rsidR="00576659" w:rsidRPr="002301B3">
        <w:rPr>
          <w:sz w:val="22"/>
          <w:szCs w:val="22"/>
        </w:rPr>
        <w:t>ул. 2П-2, №6, Панель 12, Западный промышленны</w:t>
      </w:r>
      <w:r w:rsidR="00A006AA" w:rsidRPr="002301B3">
        <w:rPr>
          <w:sz w:val="22"/>
          <w:szCs w:val="22"/>
        </w:rPr>
        <w:t>й узел,</w:t>
      </w:r>
      <w:r w:rsidR="00576659" w:rsidRPr="002301B3">
        <w:rPr>
          <w:sz w:val="22"/>
          <w:szCs w:val="22"/>
        </w:rPr>
        <w:t xml:space="preserve"> г. Нижневартовск, Ханты-Мансийский автономный округ – </w:t>
      </w:r>
      <w:r w:rsidR="00CF44A5" w:rsidRPr="002301B3">
        <w:rPr>
          <w:sz w:val="22"/>
          <w:szCs w:val="22"/>
        </w:rPr>
        <w:t>Югра,  Тюменская область, Российская Федерация</w:t>
      </w:r>
      <w:r w:rsidR="00576659" w:rsidRPr="002301B3">
        <w:rPr>
          <w:sz w:val="22"/>
          <w:szCs w:val="22"/>
        </w:rPr>
        <w:t>.</w:t>
      </w:r>
      <w:r w:rsidR="0093164A" w:rsidRPr="002301B3">
        <w:rPr>
          <w:noProof/>
          <w:sz w:val="22"/>
          <w:szCs w:val="22"/>
        </w:rPr>
        <w:t xml:space="preserve">  </w:t>
      </w:r>
    </w:p>
    <w:p w14:paraId="27CB7FE8" w14:textId="43393377" w:rsidR="0093164A" w:rsidRPr="002301B3" w:rsidRDefault="00C45C49" w:rsidP="00607E99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noProof/>
          <w:sz w:val="22"/>
          <w:szCs w:val="22"/>
        </w:rPr>
        <w:t>3.</w:t>
      </w:r>
      <w:r w:rsidR="00884A7A">
        <w:rPr>
          <w:noProof/>
          <w:sz w:val="22"/>
          <w:szCs w:val="22"/>
        </w:rPr>
        <w:t>6</w:t>
      </w:r>
      <w:r w:rsidR="00607E99" w:rsidRPr="002301B3">
        <w:rPr>
          <w:noProof/>
          <w:sz w:val="22"/>
          <w:szCs w:val="22"/>
        </w:rPr>
        <w:t>.</w:t>
      </w:r>
      <w:r w:rsidR="00607E99" w:rsidRPr="002301B3">
        <w:rPr>
          <w:noProof/>
          <w:sz w:val="22"/>
          <w:szCs w:val="22"/>
        </w:rPr>
        <w:tab/>
      </w:r>
      <w:r w:rsidR="00E61429" w:rsidRPr="002301B3">
        <w:rPr>
          <w:sz w:val="22"/>
          <w:szCs w:val="22"/>
        </w:rPr>
        <w:t>Если срок подписания Актов приходится на выходные или праздничные дни, то сроки переносятся на количест</w:t>
      </w:r>
      <w:r w:rsidR="009057B7" w:rsidRPr="002301B3">
        <w:rPr>
          <w:sz w:val="22"/>
          <w:szCs w:val="22"/>
        </w:rPr>
        <w:t>во дней отдых</w:t>
      </w:r>
      <w:r w:rsidR="00466FFC" w:rsidRPr="002301B3">
        <w:rPr>
          <w:sz w:val="22"/>
          <w:szCs w:val="22"/>
        </w:rPr>
        <w:t>а.</w:t>
      </w:r>
      <w:r w:rsidR="001250BD" w:rsidRPr="002301B3">
        <w:rPr>
          <w:noProof/>
          <w:sz w:val="22"/>
          <w:szCs w:val="22"/>
        </w:rPr>
        <w:t xml:space="preserve"> </w:t>
      </w:r>
    </w:p>
    <w:p w14:paraId="44F6A253" w14:textId="77777777" w:rsidR="00D1165B" w:rsidRPr="002301B3" w:rsidRDefault="00D1165B" w:rsidP="000F3403">
      <w:pPr>
        <w:suppressAutoHyphens/>
        <w:jc w:val="both"/>
        <w:rPr>
          <w:sz w:val="22"/>
          <w:szCs w:val="22"/>
        </w:rPr>
      </w:pPr>
    </w:p>
    <w:p w14:paraId="44BE2916" w14:textId="77777777" w:rsidR="0093164A" w:rsidRPr="002301B3" w:rsidRDefault="0093164A" w:rsidP="00D1165B">
      <w:pPr>
        <w:numPr>
          <w:ilvl w:val="0"/>
          <w:numId w:val="10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СРОК ИСПОЛНЕНИЯ ОБЯЗАТЕЛЬСТВ</w:t>
      </w:r>
    </w:p>
    <w:p w14:paraId="4E3B1027" w14:textId="52AB66F1" w:rsidR="00CF44A5" w:rsidRPr="002301B3" w:rsidRDefault="00CF44A5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noProof/>
          <w:sz w:val="22"/>
          <w:szCs w:val="22"/>
        </w:rPr>
        <w:t>4.1.</w:t>
      </w:r>
      <w:r w:rsidR="00607E99" w:rsidRPr="002301B3">
        <w:rPr>
          <w:sz w:val="22"/>
          <w:szCs w:val="22"/>
        </w:rPr>
        <w:tab/>
      </w:r>
      <w:r w:rsidR="001250BD" w:rsidRPr="002301B3">
        <w:rPr>
          <w:sz w:val="22"/>
          <w:szCs w:val="22"/>
        </w:rPr>
        <w:t xml:space="preserve">Работы по </w:t>
      </w:r>
      <w:r w:rsidRPr="002301B3">
        <w:rPr>
          <w:sz w:val="22"/>
          <w:szCs w:val="22"/>
        </w:rPr>
        <w:t>договору, пре</w:t>
      </w:r>
      <w:r w:rsidR="00F06D2B" w:rsidRPr="002301B3">
        <w:rPr>
          <w:sz w:val="22"/>
          <w:szCs w:val="22"/>
        </w:rPr>
        <w:t>дусмотренные п.</w:t>
      </w:r>
      <w:r w:rsidR="00BB0C3D" w:rsidRPr="002301B3">
        <w:rPr>
          <w:sz w:val="22"/>
          <w:szCs w:val="22"/>
        </w:rPr>
        <w:t xml:space="preserve"> </w:t>
      </w:r>
      <w:r w:rsidR="00F06D2B" w:rsidRPr="002301B3">
        <w:rPr>
          <w:sz w:val="22"/>
          <w:szCs w:val="22"/>
        </w:rPr>
        <w:t>1.1</w:t>
      </w:r>
      <w:r w:rsidR="00A11147" w:rsidRPr="002301B3">
        <w:rPr>
          <w:sz w:val="22"/>
          <w:szCs w:val="22"/>
        </w:rPr>
        <w:t>. настоящего д</w:t>
      </w:r>
      <w:r w:rsidRPr="002301B3">
        <w:rPr>
          <w:sz w:val="22"/>
          <w:szCs w:val="22"/>
        </w:rPr>
        <w:t>оговора, должны быть начаты и завершены в сроки, оп</w:t>
      </w:r>
      <w:r w:rsidR="00173DDC" w:rsidRPr="002301B3">
        <w:rPr>
          <w:sz w:val="22"/>
          <w:szCs w:val="22"/>
        </w:rPr>
        <w:t>ределенные в п.1.</w:t>
      </w:r>
      <w:r w:rsidR="006000A4">
        <w:rPr>
          <w:sz w:val="22"/>
          <w:szCs w:val="22"/>
        </w:rPr>
        <w:t>2</w:t>
      </w:r>
      <w:r w:rsidR="00173DDC" w:rsidRPr="002301B3">
        <w:rPr>
          <w:sz w:val="22"/>
          <w:szCs w:val="22"/>
        </w:rPr>
        <w:t xml:space="preserve">. настоящего </w:t>
      </w:r>
      <w:r w:rsidR="00A11147" w:rsidRPr="002301B3">
        <w:rPr>
          <w:sz w:val="22"/>
          <w:szCs w:val="22"/>
        </w:rPr>
        <w:t>д</w:t>
      </w:r>
      <w:r w:rsidRPr="002301B3">
        <w:rPr>
          <w:sz w:val="22"/>
          <w:szCs w:val="22"/>
        </w:rPr>
        <w:t>оговора.</w:t>
      </w:r>
    </w:p>
    <w:p w14:paraId="4AE775DE" w14:textId="77777777" w:rsidR="00D94BB2" w:rsidRPr="002301B3" w:rsidRDefault="00607E99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4.2.</w:t>
      </w:r>
      <w:r w:rsidRPr="002301B3">
        <w:rPr>
          <w:sz w:val="22"/>
          <w:szCs w:val="22"/>
        </w:rPr>
        <w:tab/>
      </w:r>
      <w:r w:rsidR="00CF44A5" w:rsidRPr="002301B3">
        <w:rPr>
          <w:sz w:val="22"/>
          <w:szCs w:val="22"/>
        </w:rPr>
        <w:t>В случае если в ходе выполнения работ по объекту появилась необходимость в увеличении сроков выполнения работ, то такое увеличение сроков должно быть согласовано Сторонами договора дополнительно, в зависимости от сложности работ по восстановлению объекта. Изменение сроков выполнения работ оформляется Дополните</w:t>
      </w:r>
      <w:r w:rsidR="00F06D2B" w:rsidRPr="002301B3">
        <w:rPr>
          <w:sz w:val="22"/>
          <w:szCs w:val="22"/>
        </w:rPr>
        <w:t>льным соглашением к настоящему д</w:t>
      </w:r>
      <w:r w:rsidR="00CF44A5" w:rsidRPr="002301B3">
        <w:rPr>
          <w:sz w:val="22"/>
          <w:szCs w:val="22"/>
        </w:rPr>
        <w:t>оговору.</w:t>
      </w:r>
    </w:p>
    <w:p w14:paraId="2CA1AD5A" w14:textId="77777777" w:rsidR="00D1165B" w:rsidRPr="002301B3" w:rsidRDefault="00D1165B" w:rsidP="00850E75">
      <w:pPr>
        <w:suppressAutoHyphens/>
        <w:jc w:val="both"/>
        <w:rPr>
          <w:sz w:val="22"/>
          <w:szCs w:val="22"/>
        </w:rPr>
      </w:pPr>
    </w:p>
    <w:p w14:paraId="51841828" w14:textId="77777777" w:rsidR="005915BA" w:rsidRPr="002301B3" w:rsidRDefault="00D94BB2" w:rsidP="00C25719">
      <w:pPr>
        <w:tabs>
          <w:tab w:val="left" w:pos="9922"/>
        </w:tabs>
        <w:suppressAutoHyphens/>
        <w:jc w:val="center"/>
        <w:rPr>
          <w:b/>
          <w:sz w:val="22"/>
          <w:szCs w:val="22"/>
        </w:rPr>
      </w:pPr>
      <w:r w:rsidRPr="002301B3">
        <w:rPr>
          <w:b/>
          <w:noProof/>
          <w:sz w:val="22"/>
          <w:szCs w:val="22"/>
        </w:rPr>
        <w:t>5</w:t>
      </w:r>
      <w:r w:rsidR="0093164A" w:rsidRPr="002301B3">
        <w:rPr>
          <w:b/>
          <w:noProof/>
          <w:sz w:val="22"/>
          <w:szCs w:val="22"/>
        </w:rPr>
        <w:t>.</w:t>
      </w:r>
      <w:r w:rsidR="0093164A" w:rsidRPr="002301B3">
        <w:rPr>
          <w:b/>
          <w:sz w:val="22"/>
          <w:szCs w:val="22"/>
        </w:rPr>
        <w:t xml:space="preserve"> ОБЯЗАТЕЛЬСТВА СТОРОН</w:t>
      </w:r>
    </w:p>
    <w:p w14:paraId="539F94CA" w14:textId="77777777" w:rsidR="00490E2D" w:rsidRPr="002301B3" w:rsidRDefault="00E025B5" w:rsidP="009B0A1E">
      <w:pPr>
        <w:pStyle w:val="20"/>
        <w:tabs>
          <w:tab w:val="left" w:pos="567"/>
        </w:tabs>
        <w:suppressAutoHyphens/>
        <w:rPr>
          <w:b/>
        </w:rPr>
      </w:pPr>
      <w:r w:rsidRPr="002301B3">
        <w:rPr>
          <w:b/>
        </w:rPr>
        <w:t>5</w:t>
      </w:r>
      <w:r w:rsidR="009B0A1E" w:rsidRPr="002301B3">
        <w:rPr>
          <w:b/>
        </w:rPr>
        <w:t>.1.</w:t>
      </w:r>
      <w:r w:rsidR="009B0A1E" w:rsidRPr="002301B3">
        <w:rPr>
          <w:b/>
        </w:rPr>
        <w:tab/>
      </w:r>
      <w:r w:rsidR="00703596" w:rsidRPr="002301B3">
        <w:rPr>
          <w:b/>
        </w:rPr>
        <w:t>Для выполнения своих обязательств Подрядчик:</w:t>
      </w:r>
    </w:p>
    <w:p w14:paraId="2C1BF68E" w14:textId="365BF492" w:rsidR="00683CE9" w:rsidRPr="002301B3" w:rsidRDefault="00683CE9" w:rsidP="009B0A1E">
      <w:pPr>
        <w:pStyle w:val="20"/>
        <w:tabs>
          <w:tab w:val="left" w:pos="567"/>
        </w:tabs>
        <w:suppressAutoHyphens/>
      </w:pPr>
      <w:r w:rsidRPr="002301B3">
        <w:t>5.1.1.</w:t>
      </w:r>
      <w:r w:rsidR="009B0A1E" w:rsidRPr="002301B3">
        <w:tab/>
      </w:r>
      <w:r w:rsidRPr="002301B3">
        <w:t>Выполняет все работы, я</w:t>
      </w:r>
      <w:r w:rsidR="00173DDC" w:rsidRPr="002301B3">
        <w:t xml:space="preserve">вляющиеся предметом настоящего </w:t>
      </w:r>
      <w:r w:rsidR="00A11147" w:rsidRPr="002301B3">
        <w:t>д</w:t>
      </w:r>
      <w:r w:rsidRPr="002301B3">
        <w:t>оговора, в соответствии с согласованной обеими Сторонами сметной документацией (</w:t>
      </w:r>
      <w:r w:rsidR="00A11147" w:rsidRPr="002301B3">
        <w:t xml:space="preserve">Приложения </w:t>
      </w:r>
      <w:r w:rsidR="00A13A98">
        <w:t>№№ 1-2</w:t>
      </w:r>
      <w:r w:rsidR="00A11147" w:rsidRPr="002301B3">
        <w:t xml:space="preserve"> к настоящему </w:t>
      </w:r>
      <w:r w:rsidR="00A13A98">
        <w:t>Д</w:t>
      </w:r>
      <w:r w:rsidRPr="002301B3">
        <w:t xml:space="preserve">оговору), </w:t>
      </w:r>
      <w:bookmarkStart w:id="0" w:name="_Hlk75873864"/>
      <w:r w:rsidRPr="002301B3">
        <w:t xml:space="preserve">Государственным стандартом РФ, </w:t>
      </w:r>
      <w:bookmarkEnd w:id="0"/>
      <w:r w:rsidRPr="002301B3">
        <w:t>Национальными стандартами РФ, сводом правил, действующими строительными нормами и правилами, установленными законодательством Российской Федерации и другими нормативными актами, действующими на территории Российской Федерации, а именно:</w:t>
      </w:r>
    </w:p>
    <w:p w14:paraId="47CE7203" w14:textId="107528E8" w:rsidR="00683CE9" w:rsidRPr="002301B3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202EAA">
        <w:t xml:space="preserve"> </w:t>
      </w:r>
      <w:r w:rsidR="00683CE9" w:rsidRPr="002301B3">
        <w:t>Сводом правил СП 48.13330.2019 «СНиП 12-01-2004. Организация строительства»;</w:t>
      </w:r>
    </w:p>
    <w:p w14:paraId="55F8C16B" w14:textId="1A06C30A" w:rsidR="00683CE9" w:rsidRPr="002301B3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562FFA" w:rsidRPr="00562FFA">
        <w:t xml:space="preserve"> </w:t>
      </w:r>
      <w:r w:rsidR="00683CE9" w:rsidRPr="002301B3">
        <w:t>Государственным стандартом РФ ГОСТ Р 51693-2000 «Грунтовки антикоррозионные. Общие технические условия»;</w:t>
      </w:r>
      <w:r w:rsidR="00683CE9" w:rsidRPr="002301B3">
        <w:tab/>
      </w:r>
      <w:r w:rsidR="00683CE9" w:rsidRPr="002301B3">
        <w:tab/>
      </w:r>
    </w:p>
    <w:p w14:paraId="09FCA87F" w14:textId="39B1CA35" w:rsidR="00202EAA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202EAA">
        <w:t xml:space="preserve"> </w:t>
      </w:r>
      <w:r w:rsidR="00683CE9" w:rsidRPr="002301B3">
        <w:t>Национальны</w:t>
      </w:r>
      <w:r w:rsidR="00CA49A1">
        <w:t>м</w:t>
      </w:r>
      <w:r w:rsidR="00683CE9" w:rsidRPr="002301B3">
        <w:t xml:space="preserve"> стандарт</w:t>
      </w:r>
      <w:r w:rsidR="00CA49A1">
        <w:t>ом</w:t>
      </w:r>
      <w:r w:rsidR="00683CE9" w:rsidRPr="002301B3">
        <w:t xml:space="preserve"> РФ ГОСТ Р 12.3.052-2020 «Система стандартов безопасности труда. Строительство. Работы антикоррозионные. Требования безопасности»;</w:t>
      </w:r>
      <w:r w:rsidR="00683CE9" w:rsidRPr="002301B3">
        <w:tab/>
      </w:r>
    </w:p>
    <w:p w14:paraId="1D6D76F9" w14:textId="4C2029EC" w:rsidR="00202EAA" w:rsidRDefault="00202EAA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>
        <w:t xml:space="preserve"> </w:t>
      </w:r>
      <w:r w:rsidRPr="002301B3">
        <w:t>Национальным стандартом РФ ГОСТ Р ИСО 9001-2015 «Системы менеджмента качества. Требования»;</w:t>
      </w:r>
    </w:p>
    <w:p w14:paraId="57E6EEBC" w14:textId="60A8EB3A" w:rsidR="00202EAA" w:rsidRPr="002301B3" w:rsidRDefault="00202EAA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>
        <w:t>- Строительными нормами и правилами РФ СНиП 12-04-2002 «Безопасность труда в строительстве. Часть 2. Строительное производство»;</w:t>
      </w:r>
      <w:r>
        <w:tab/>
      </w:r>
    </w:p>
    <w:p w14:paraId="653DCC6F" w14:textId="08F5117D" w:rsidR="00683CE9" w:rsidRPr="002301B3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562FFA" w:rsidRPr="00562FFA">
        <w:t xml:space="preserve"> </w:t>
      </w:r>
      <w:r w:rsidR="00683CE9" w:rsidRPr="002301B3">
        <w:t>Правилами устройств электроустановок 7 издание;</w:t>
      </w:r>
      <w:r w:rsidR="00683CE9" w:rsidRPr="002301B3">
        <w:tab/>
      </w:r>
      <w:r w:rsidR="00683CE9" w:rsidRPr="002301B3">
        <w:tab/>
      </w:r>
    </w:p>
    <w:p w14:paraId="0ED89AA4" w14:textId="3CAC9837" w:rsidR="00683CE9" w:rsidRPr="002301B3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562FFA" w:rsidRPr="00562FFA">
        <w:t xml:space="preserve"> </w:t>
      </w:r>
      <w:r w:rsidR="00683CE9" w:rsidRPr="002301B3">
        <w:t>Приказом Министерства труда и социальной защиты РФ от 15</w:t>
      </w:r>
      <w:r w:rsidR="00202EAA">
        <w:t>.12.</w:t>
      </w:r>
      <w:r w:rsidR="00683CE9" w:rsidRPr="002301B3">
        <w:t>2020 № 903н «Об утверждении Правил по охране труда при эксплуатации электроустановок»;</w:t>
      </w:r>
    </w:p>
    <w:p w14:paraId="76A4AE3D" w14:textId="44584B79" w:rsidR="00683CE9" w:rsidRDefault="00964BED" w:rsidP="00A13A98">
      <w:pPr>
        <w:pStyle w:val="20"/>
        <w:tabs>
          <w:tab w:val="left" w:pos="426"/>
          <w:tab w:val="left" w:pos="567"/>
        </w:tabs>
        <w:suppressAutoHyphens/>
        <w:ind w:firstLine="284"/>
      </w:pPr>
      <w:r w:rsidRPr="002301B3">
        <w:t>-</w:t>
      </w:r>
      <w:r w:rsidR="00202EAA">
        <w:t xml:space="preserve"> </w:t>
      </w:r>
      <w:r w:rsidR="00683CE9" w:rsidRPr="002301B3">
        <w:t>Федеральным законом от 22</w:t>
      </w:r>
      <w:r w:rsidR="00202EAA">
        <w:t>.07.</w:t>
      </w:r>
      <w:r w:rsidR="00683CE9" w:rsidRPr="002301B3">
        <w:t>2008 № 123-ФЗ «Технический регламент о требованиях пожарной безопасности».</w:t>
      </w:r>
      <w:r w:rsidR="00683CE9" w:rsidRPr="002301B3">
        <w:tab/>
      </w:r>
    </w:p>
    <w:p w14:paraId="26BD5B1D" w14:textId="636CFD43" w:rsidR="001B44F7" w:rsidRPr="002301B3" w:rsidRDefault="009B0A1E" w:rsidP="001B44F7">
      <w:pPr>
        <w:pStyle w:val="20"/>
        <w:tabs>
          <w:tab w:val="left" w:pos="567"/>
        </w:tabs>
        <w:suppressAutoHyphens/>
      </w:pPr>
      <w:r w:rsidRPr="002301B3">
        <w:lastRenderedPageBreak/>
        <w:t>5.1.2.</w:t>
      </w:r>
      <w:r w:rsidRPr="002301B3">
        <w:tab/>
      </w:r>
      <w:r w:rsidR="001B44F7" w:rsidRPr="002301B3">
        <w:t xml:space="preserve">Перед началом работ Подрядчик обеспечивает прохождение своими работниками вводных инструктажей по охране труда и пожарной безопасности,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производства работ в охранной зоне ВЛ. </w:t>
      </w:r>
    </w:p>
    <w:p w14:paraId="495D323D" w14:textId="77777777" w:rsidR="001B44F7" w:rsidRPr="002301B3" w:rsidRDefault="001B44F7" w:rsidP="001B44F7">
      <w:pPr>
        <w:pStyle w:val="20"/>
        <w:tabs>
          <w:tab w:val="left" w:pos="567"/>
        </w:tabs>
        <w:suppressAutoHyphens/>
      </w:pPr>
      <w:r w:rsidRPr="002301B3">
        <w:t>Подрядчик к производству работ без оформленного наряда допуска не допускается.</w:t>
      </w:r>
    </w:p>
    <w:p w14:paraId="175D2BAC" w14:textId="77777777" w:rsidR="001B44F7" w:rsidRPr="002301B3" w:rsidRDefault="001B44F7" w:rsidP="001B44F7">
      <w:pPr>
        <w:pStyle w:val="20"/>
        <w:tabs>
          <w:tab w:val="left" w:pos="567"/>
        </w:tabs>
        <w:suppressAutoHyphens/>
      </w:pPr>
      <w:r w:rsidRPr="002301B3">
        <w:t>Проведение инструктажей осуществляется на основании письма со списком работников Подрядчика. Без проведения инструктажей работники Подрядчика не допускаются к выполнению работ.</w:t>
      </w:r>
    </w:p>
    <w:p w14:paraId="67FB3984" w14:textId="77777777" w:rsidR="00FE7C54" w:rsidRPr="002301B3" w:rsidRDefault="00DE6869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5.1.3.</w:t>
      </w:r>
      <w:r w:rsidR="009B0A1E" w:rsidRPr="002301B3">
        <w:rPr>
          <w:sz w:val="22"/>
          <w:szCs w:val="22"/>
        </w:rPr>
        <w:tab/>
      </w:r>
      <w:r w:rsidR="00E31E63" w:rsidRPr="002301B3">
        <w:rPr>
          <w:sz w:val="22"/>
          <w:szCs w:val="22"/>
        </w:rPr>
        <w:t>Своими силами и средствами обеспечивает получение всех необходимых профессиональных допусков, разрешений и лицензий на право производства работ, требуемых в соответствии с действующим законодательством Российской Федерации</w:t>
      </w:r>
      <w:r w:rsidR="00EC47D8" w:rsidRPr="002301B3">
        <w:rPr>
          <w:sz w:val="22"/>
          <w:szCs w:val="22"/>
        </w:rPr>
        <w:t>.</w:t>
      </w:r>
    </w:p>
    <w:p w14:paraId="2BDA5DB0" w14:textId="77777777" w:rsidR="00703596" w:rsidRPr="002301B3" w:rsidRDefault="00E025B5" w:rsidP="009B0A1E">
      <w:pPr>
        <w:pStyle w:val="20"/>
        <w:tabs>
          <w:tab w:val="left" w:pos="567"/>
        </w:tabs>
        <w:suppressAutoHyphens/>
      </w:pPr>
      <w:r w:rsidRPr="002301B3">
        <w:t>5</w:t>
      </w:r>
      <w:r w:rsidR="00703596" w:rsidRPr="002301B3">
        <w:t>.1.</w:t>
      </w:r>
      <w:r w:rsidR="00DE6869" w:rsidRPr="002301B3">
        <w:t>4</w:t>
      </w:r>
      <w:r w:rsidR="009B0A1E" w:rsidRPr="002301B3">
        <w:t>.</w:t>
      </w:r>
      <w:r w:rsidR="009B0A1E" w:rsidRPr="002301B3">
        <w:tab/>
      </w:r>
      <w:r w:rsidR="00703596" w:rsidRPr="002301B3">
        <w:t xml:space="preserve">В течение </w:t>
      </w:r>
      <w:r w:rsidRPr="002301B3">
        <w:t>5</w:t>
      </w:r>
      <w:r w:rsidR="00504D75" w:rsidRPr="002301B3">
        <w:t xml:space="preserve"> (пяти)</w:t>
      </w:r>
      <w:r w:rsidR="00703596" w:rsidRPr="002301B3">
        <w:t xml:space="preserve"> </w:t>
      </w:r>
      <w:r w:rsidR="00FE7C54" w:rsidRPr="002301B3">
        <w:t xml:space="preserve">рабочих </w:t>
      </w:r>
      <w:r w:rsidR="00703596" w:rsidRPr="002301B3">
        <w:t xml:space="preserve">дней со дня получения </w:t>
      </w:r>
      <w:r w:rsidR="00466FFC" w:rsidRPr="002301B3">
        <w:t>сметной документации</w:t>
      </w:r>
      <w:r w:rsidR="001C00AF" w:rsidRPr="002301B3">
        <w:t xml:space="preserve"> </w:t>
      </w:r>
      <w:r w:rsidR="00CA71E9" w:rsidRPr="002301B3">
        <w:t>от Заказчика, рассматривает</w:t>
      </w:r>
      <w:r w:rsidR="00703596" w:rsidRPr="002301B3">
        <w:t xml:space="preserve"> её и представ</w:t>
      </w:r>
      <w:r w:rsidR="00CA71E9" w:rsidRPr="002301B3">
        <w:t>ляет</w:t>
      </w:r>
      <w:r w:rsidR="00703596" w:rsidRPr="002301B3">
        <w:t xml:space="preserve"> свои замечания.</w:t>
      </w:r>
    </w:p>
    <w:p w14:paraId="7348EF84" w14:textId="114C52E6" w:rsidR="00983F81" w:rsidRPr="002301B3" w:rsidRDefault="001250BD" w:rsidP="009B0A1E">
      <w:pPr>
        <w:pStyle w:val="20"/>
        <w:tabs>
          <w:tab w:val="left" w:pos="426"/>
          <w:tab w:val="left" w:pos="567"/>
        </w:tabs>
        <w:suppressAutoHyphens/>
      </w:pPr>
      <w:r w:rsidRPr="002301B3">
        <w:tab/>
      </w:r>
      <w:r w:rsidR="00983F81" w:rsidRPr="002301B3">
        <w:t xml:space="preserve">Противоречия, ошибки, пропуски или расхождения, выявленные в </w:t>
      </w:r>
      <w:r w:rsidR="00822AB4" w:rsidRPr="002301B3">
        <w:t>сметной документации</w:t>
      </w:r>
      <w:r w:rsidR="001C00AF" w:rsidRPr="002301B3">
        <w:t>,</w:t>
      </w:r>
      <w:r w:rsidR="00983F81" w:rsidRPr="002301B3">
        <w:t xml:space="preserve"> не должны использоваться в ущерб качеству работ, и не могут служить в дальнейшем оправданием низкого качества работ и не выполнения сроков производства работ.</w:t>
      </w:r>
    </w:p>
    <w:p w14:paraId="50199F33" w14:textId="77777777" w:rsidR="00FE7C54" w:rsidRPr="001525DA" w:rsidRDefault="00E025B5" w:rsidP="009B0A1E">
      <w:pPr>
        <w:tabs>
          <w:tab w:val="left" w:pos="567"/>
        </w:tabs>
        <w:suppressAutoHyphens/>
        <w:jc w:val="both"/>
        <w:rPr>
          <w:color w:val="0D0D0D" w:themeColor="text1" w:themeTint="F2"/>
          <w:sz w:val="22"/>
          <w:szCs w:val="22"/>
        </w:rPr>
      </w:pPr>
      <w:r w:rsidRPr="002301B3">
        <w:rPr>
          <w:sz w:val="22"/>
          <w:szCs w:val="22"/>
        </w:rPr>
        <w:t>5</w:t>
      </w:r>
      <w:r w:rsidR="00504D75" w:rsidRPr="00D6296E">
        <w:rPr>
          <w:color w:val="FF0000"/>
          <w:sz w:val="22"/>
          <w:szCs w:val="22"/>
        </w:rPr>
        <w:t>.</w:t>
      </w:r>
      <w:r w:rsidR="00504D75" w:rsidRPr="001525DA">
        <w:rPr>
          <w:color w:val="0D0D0D" w:themeColor="text1" w:themeTint="F2"/>
          <w:sz w:val="22"/>
          <w:szCs w:val="22"/>
        </w:rPr>
        <w:t>1.</w:t>
      </w:r>
      <w:r w:rsidR="00DE6869" w:rsidRPr="001525DA">
        <w:rPr>
          <w:color w:val="0D0D0D" w:themeColor="text1" w:themeTint="F2"/>
          <w:sz w:val="22"/>
          <w:szCs w:val="22"/>
        </w:rPr>
        <w:t>5</w:t>
      </w:r>
      <w:r w:rsidR="009B0A1E" w:rsidRPr="001525DA">
        <w:rPr>
          <w:color w:val="0D0D0D" w:themeColor="text1" w:themeTint="F2"/>
          <w:sz w:val="22"/>
          <w:szCs w:val="22"/>
        </w:rPr>
        <w:t>.</w:t>
      </w:r>
      <w:r w:rsidR="009B0A1E" w:rsidRPr="001525DA">
        <w:rPr>
          <w:color w:val="0D0D0D" w:themeColor="text1" w:themeTint="F2"/>
          <w:sz w:val="22"/>
          <w:szCs w:val="22"/>
        </w:rPr>
        <w:tab/>
      </w:r>
      <w:r w:rsidR="00504D75" w:rsidRPr="001525DA">
        <w:rPr>
          <w:color w:val="0D0D0D" w:themeColor="text1" w:themeTint="F2"/>
          <w:sz w:val="22"/>
          <w:szCs w:val="22"/>
        </w:rPr>
        <w:t>В течение 5</w:t>
      </w:r>
      <w:r w:rsidR="001250BD" w:rsidRPr="001525DA">
        <w:rPr>
          <w:color w:val="0D0D0D" w:themeColor="text1" w:themeTint="F2"/>
          <w:sz w:val="22"/>
          <w:szCs w:val="22"/>
        </w:rPr>
        <w:t xml:space="preserve"> </w:t>
      </w:r>
      <w:r w:rsidR="00504D75" w:rsidRPr="001525DA">
        <w:rPr>
          <w:color w:val="0D0D0D" w:themeColor="text1" w:themeTint="F2"/>
          <w:sz w:val="22"/>
          <w:szCs w:val="22"/>
        </w:rPr>
        <w:t>(пя</w:t>
      </w:r>
      <w:r w:rsidR="00703596" w:rsidRPr="001525DA">
        <w:rPr>
          <w:color w:val="0D0D0D" w:themeColor="text1" w:themeTint="F2"/>
          <w:sz w:val="22"/>
          <w:szCs w:val="22"/>
        </w:rPr>
        <w:t>ти</w:t>
      </w:r>
      <w:r w:rsidR="00504D75" w:rsidRPr="001525DA">
        <w:rPr>
          <w:color w:val="0D0D0D" w:themeColor="text1" w:themeTint="F2"/>
          <w:sz w:val="22"/>
          <w:szCs w:val="22"/>
        </w:rPr>
        <w:t>)</w:t>
      </w:r>
      <w:r w:rsidR="00FE7C54" w:rsidRPr="001525DA">
        <w:rPr>
          <w:color w:val="0D0D0D" w:themeColor="text1" w:themeTint="F2"/>
          <w:sz w:val="22"/>
          <w:szCs w:val="22"/>
        </w:rPr>
        <w:t xml:space="preserve"> рабочих дней, следующих за датой вступления договора в силу, назначает ответственных представителей для координации и согласования с Заказчиком хода выполнения работ, о чем направляет Заказчику официальное уведомление. В уведомлении должна содержаться следующая информация о представителях Подрядчика: фамилия</w:t>
      </w:r>
      <w:r w:rsidR="001D6B59" w:rsidRPr="001525DA">
        <w:rPr>
          <w:color w:val="0D0D0D" w:themeColor="text1" w:themeTint="F2"/>
          <w:sz w:val="22"/>
          <w:szCs w:val="22"/>
        </w:rPr>
        <w:t>,</w:t>
      </w:r>
      <w:r w:rsidR="00FE7C54" w:rsidRPr="001525DA">
        <w:rPr>
          <w:color w:val="0D0D0D" w:themeColor="text1" w:themeTint="F2"/>
          <w:sz w:val="22"/>
          <w:szCs w:val="22"/>
        </w:rPr>
        <w:t xml:space="preserve"> имя</w:t>
      </w:r>
      <w:r w:rsidR="001D6B59" w:rsidRPr="001525DA">
        <w:rPr>
          <w:color w:val="0D0D0D" w:themeColor="text1" w:themeTint="F2"/>
          <w:sz w:val="22"/>
          <w:szCs w:val="22"/>
        </w:rPr>
        <w:t>,</w:t>
      </w:r>
      <w:r w:rsidR="00FE7C54" w:rsidRPr="001525DA">
        <w:rPr>
          <w:color w:val="0D0D0D" w:themeColor="text1" w:themeTint="F2"/>
          <w:sz w:val="22"/>
          <w:szCs w:val="22"/>
        </w:rPr>
        <w:t xml:space="preserve"> отчество, должность, срок полномочий, номер и дата распорядительного документа о назначении представителя Подрядчика.</w:t>
      </w:r>
    </w:p>
    <w:p w14:paraId="01FD584C" w14:textId="77777777" w:rsidR="001B44F7" w:rsidRPr="001525DA" w:rsidRDefault="009B0A1E" w:rsidP="001B44F7">
      <w:pPr>
        <w:suppressAutoHyphens/>
        <w:jc w:val="both"/>
        <w:rPr>
          <w:color w:val="0D0D0D" w:themeColor="text1" w:themeTint="F2"/>
          <w:sz w:val="22"/>
          <w:szCs w:val="22"/>
        </w:rPr>
      </w:pPr>
      <w:r w:rsidRPr="001525DA">
        <w:rPr>
          <w:color w:val="0D0D0D" w:themeColor="text1" w:themeTint="F2"/>
          <w:sz w:val="22"/>
          <w:szCs w:val="22"/>
        </w:rPr>
        <w:t>5.1.6.</w:t>
      </w:r>
      <w:r w:rsidRPr="001525DA">
        <w:rPr>
          <w:color w:val="0D0D0D" w:themeColor="text1" w:themeTint="F2"/>
          <w:sz w:val="22"/>
          <w:szCs w:val="22"/>
        </w:rPr>
        <w:tab/>
      </w:r>
      <w:r w:rsidR="001B44F7" w:rsidRPr="001525DA">
        <w:rPr>
          <w:color w:val="0D0D0D" w:themeColor="text1" w:themeTint="F2"/>
          <w:sz w:val="22"/>
          <w:szCs w:val="22"/>
        </w:rPr>
        <w:t>При необходимости, в счет договорной стоимости приобретает и обеспечивает объект материалами, используемыми для выполнения работ, предварительно согласовав их с Заказчиком. Данные материалы и инвентарь должны соответствовать государственным стандартам, удостоверяющим их качество и другим техническим условиям, действующим в Российской Федерации.</w:t>
      </w:r>
    </w:p>
    <w:p w14:paraId="7BC159BC" w14:textId="2E527AFD" w:rsidR="00D6296E" w:rsidRDefault="00370C6F" w:rsidP="00D6296E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 выполнении работ по настоящему договору должны применяться новые, ранее не использованные материалы, сертифицированные в Российской Федерации и соответствующие санитарным правилам и противопожарным нормам.</w:t>
      </w:r>
    </w:p>
    <w:p w14:paraId="4D29D036" w14:textId="7D6F473B" w:rsidR="008B7750" w:rsidRDefault="00D6296E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D6296E">
        <w:rPr>
          <w:sz w:val="22"/>
          <w:szCs w:val="22"/>
        </w:rPr>
        <w:t>Все материалы, используемые при выполнении работ, должны иметь соответствующие сертификаты, технические паспорта</w:t>
      </w:r>
      <w:r>
        <w:rPr>
          <w:sz w:val="22"/>
          <w:szCs w:val="22"/>
        </w:rPr>
        <w:t xml:space="preserve"> </w:t>
      </w:r>
      <w:r w:rsidRPr="00D6296E">
        <w:rPr>
          <w:sz w:val="22"/>
          <w:szCs w:val="22"/>
        </w:rPr>
        <w:t>и другие документы, удостоверяющие их качество</w:t>
      </w:r>
      <w:r w:rsidRPr="002301B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D6296E">
        <w:rPr>
          <w:sz w:val="22"/>
          <w:szCs w:val="22"/>
        </w:rPr>
        <w:t>Оригиналы или копии этих документов</w:t>
      </w:r>
      <w:r w:rsidR="00884A7A">
        <w:rPr>
          <w:sz w:val="22"/>
          <w:szCs w:val="22"/>
        </w:rPr>
        <w:t>,</w:t>
      </w:r>
      <w:r w:rsidRPr="00D6296E">
        <w:rPr>
          <w:sz w:val="22"/>
          <w:szCs w:val="22"/>
        </w:rPr>
        <w:t xml:space="preserve"> </w:t>
      </w:r>
      <w:r w:rsidR="00884A7A" w:rsidRPr="00884A7A">
        <w:rPr>
          <w:sz w:val="22"/>
          <w:szCs w:val="22"/>
        </w:rPr>
        <w:t>а также копии счета-фактуры/товарной накладной/УПД на материалы должны быть предоставлены Заказчику</w:t>
      </w:r>
      <w:r w:rsidR="008B7750" w:rsidRPr="008B7750">
        <w:rPr>
          <w:sz w:val="22"/>
          <w:szCs w:val="22"/>
        </w:rPr>
        <w:t xml:space="preserve"> </w:t>
      </w:r>
      <w:r w:rsidR="008B7750" w:rsidRPr="002301B3">
        <w:rPr>
          <w:sz w:val="22"/>
          <w:szCs w:val="22"/>
        </w:rPr>
        <w:t>в срок не позднее 2 (двух) рабочих дней, следующих за датой получения требования</w:t>
      </w:r>
      <w:r w:rsidR="008B7750">
        <w:rPr>
          <w:sz w:val="22"/>
          <w:szCs w:val="22"/>
        </w:rPr>
        <w:t>.</w:t>
      </w:r>
    </w:p>
    <w:p w14:paraId="486D2ACB" w14:textId="718AFCCD" w:rsidR="00884A7A" w:rsidRDefault="00D6296E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D6296E">
        <w:rPr>
          <w:sz w:val="22"/>
          <w:szCs w:val="22"/>
        </w:rPr>
        <w:t>При выполнении работ должны применяться качественные материалы, сертифицированные в РФ и соответствующие санитарным правилам и противопожарным нормам.</w:t>
      </w:r>
    </w:p>
    <w:p w14:paraId="6AD31AF4" w14:textId="1F0F84BD" w:rsidR="00822AB4" w:rsidRPr="002301B3" w:rsidRDefault="00822AB4" w:rsidP="00884A7A">
      <w:pPr>
        <w:tabs>
          <w:tab w:val="left" w:pos="567"/>
        </w:tabs>
        <w:suppressAutoHyphens/>
        <w:ind w:firstLine="426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Риск случайной гибели или случайного повреждения материалов, а также обязанности по обеспечению сохранности и целостности материалов до </w:t>
      </w:r>
      <w:r w:rsidR="005930C5" w:rsidRPr="002301B3">
        <w:rPr>
          <w:sz w:val="22"/>
          <w:szCs w:val="22"/>
        </w:rPr>
        <w:t>утверждения Акта выполненных работ приемочной комиссией</w:t>
      </w:r>
      <w:r w:rsidRPr="002301B3">
        <w:rPr>
          <w:sz w:val="22"/>
          <w:szCs w:val="22"/>
        </w:rPr>
        <w:t xml:space="preserve"> возлагается на Подрядчика.</w:t>
      </w:r>
    </w:p>
    <w:p w14:paraId="738C17BC" w14:textId="05BBEF7C" w:rsidR="00513AA3" w:rsidRPr="002301B3" w:rsidRDefault="00513AA3" w:rsidP="008B7750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5.1.7.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Подрядчик гарантирует исполь</w:t>
      </w:r>
      <w:r w:rsidR="00A11147" w:rsidRPr="002301B3">
        <w:rPr>
          <w:sz w:val="22"/>
          <w:szCs w:val="22"/>
        </w:rPr>
        <w:t>зовать при выполнении работ по д</w:t>
      </w:r>
      <w:r w:rsidRPr="002301B3">
        <w:rPr>
          <w:sz w:val="22"/>
          <w:szCs w:val="22"/>
        </w:rPr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14:paraId="607786D3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ГТТ, </w:t>
      </w:r>
    </w:p>
    <w:p w14:paraId="647C2C7C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– бульдозер,</w:t>
      </w:r>
    </w:p>
    <w:p w14:paraId="0AC3771A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автокран, </w:t>
      </w:r>
    </w:p>
    <w:p w14:paraId="07BCE30F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трал, </w:t>
      </w:r>
    </w:p>
    <w:p w14:paraId="745F7C48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сварочный аппарат, </w:t>
      </w:r>
    </w:p>
    <w:p w14:paraId="0E2FBB17" w14:textId="77777777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преобразователь сварочный номинальный сварочный ток 315-500 А, </w:t>
      </w:r>
    </w:p>
    <w:p w14:paraId="5829083E" w14:textId="6D5F58B0" w:rsidR="00513AA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– </w:t>
      </w:r>
      <w:r w:rsidR="00A246BC">
        <w:rPr>
          <w:sz w:val="22"/>
          <w:szCs w:val="22"/>
        </w:rPr>
        <w:t>ямобур</w:t>
      </w:r>
      <w:r w:rsidRPr="002301B3">
        <w:rPr>
          <w:sz w:val="22"/>
          <w:szCs w:val="22"/>
        </w:rPr>
        <w:t>,</w:t>
      </w:r>
    </w:p>
    <w:p w14:paraId="392E16C7" w14:textId="77777777" w:rsidR="00021693" w:rsidRPr="002301B3" w:rsidRDefault="00513AA3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– прочие строительные инструменты и приспособления.</w:t>
      </w:r>
      <w:r w:rsidRPr="002301B3">
        <w:rPr>
          <w:sz w:val="22"/>
          <w:szCs w:val="22"/>
        </w:rPr>
        <w:tab/>
      </w:r>
    </w:p>
    <w:p w14:paraId="382CAB7B" w14:textId="77777777" w:rsidR="000C4C5B" w:rsidRPr="002301B3" w:rsidRDefault="00822AB4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0C4C5B" w:rsidRPr="002301B3">
        <w:rPr>
          <w:sz w:val="22"/>
          <w:szCs w:val="22"/>
        </w:rPr>
        <w:t>По письменному запросу Заказчика предоставляет дополнительные данные о ходе работ, в том числе наличие на объекте технических и людских ресурсов, наличие материально-технических ресурсов и других данных, имеющих отношение к выполняемым Подрядчиком работам.</w:t>
      </w:r>
    </w:p>
    <w:p w14:paraId="64EB1AE4" w14:textId="5144AC59" w:rsidR="00C7321F" w:rsidRDefault="00822AB4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0B102C">
        <w:rPr>
          <w:sz w:val="22"/>
          <w:szCs w:val="22"/>
        </w:rPr>
        <w:t>5.1.</w:t>
      </w:r>
      <w:r w:rsidR="00070179" w:rsidRPr="000B102C">
        <w:rPr>
          <w:sz w:val="22"/>
          <w:szCs w:val="22"/>
        </w:rPr>
        <w:t>9</w:t>
      </w:r>
      <w:r w:rsidR="009B0A1E" w:rsidRPr="000B102C">
        <w:rPr>
          <w:sz w:val="22"/>
          <w:szCs w:val="22"/>
        </w:rPr>
        <w:t>.</w:t>
      </w:r>
      <w:r w:rsidR="009B0A1E" w:rsidRPr="000B102C">
        <w:rPr>
          <w:sz w:val="22"/>
          <w:szCs w:val="22"/>
        </w:rPr>
        <w:tab/>
      </w:r>
      <w:r w:rsidR="00C7321F" w:rsidRPr="00C7321F">
        <w:rPr>
          <w:sz w:val="22"/>
          <w:szCs w:val="22"/>
        </w:rPr>
        <w:t>После выполнения работ освобождает строительную площадку от охранных сооружений, строительно-монтажной техники и транспортных средств, принадлежащих Подрядчику, и передает объект Заказчику в соответствии с условиями настоящего договора</w:t>
      </w:r>
      <w:r w:rsidR="00C7321F">
        <w:rPr>
          <w:sz w:val="22"/>
          <w:szCs w:val="22"/>
        </w:rPr>
        <w:t>.</w:t>
      </w:r>
    </w:p>
    <w:p w14:paraId="615AC1EA" w14:textId="11872A07" w:rsidR="008D1AED" w:rsidRDefault="00C7321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С</w:t>
      </w:r>
      <w:r w:rsidRPr="000B102C">
        <w:rPr>
          <w:sz w:val="22"/>
          <w:szCs w:val="22"/>
        </w:rPr>
        <w:t xml:space="preserve">воими силами и средствами обеспечивает </w:t>
      </w:r>
      <w:r w:rsidR="00204217" w:rsidRPr="000B102C">
        <w:rPr>
          <w:sz w:val="22"/>
          <w:szCs w:val="22"/>
        </w:rPr>
        <w:t>систематическую уборку объекта от отходов, образующихся в результате деятельности Подрядчика, с их последующим вывозом на специализированные полигоны для утилизации, а также производит платежи за загрязнение окружающей природной среды вследствие выбросов, сбросов, размещения отходов, образующихся в результате производственной деятельности по объекту и предусматриваемых для данной местности, в случае если обязанность по производству платежей возложена на Подрядчика действующим законодательством Российской Федерации.</w:t>
      </w:r>
    </w:p>
    <w:p w14:paraId="71CE0718" w14:textId="77777777" w:rsidR="002A00E5" w:rsidRPr="002301B3" w:rsidRDefault="00C45C49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5.1.</w:t>
      </w:r>
      <w:r w:rsidR="00070179" w:rsidRPr="002301B3">
        <w:rPr>
          <w:sz w:val="22"/>
          <w:szCs w:val="22"/>
        </w:rPr>
        <w:t>10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2A00E5" w:rsidRPr="002301B3">
        <w:rPr>
          <w:sz w:val="22"/>
          <w:szCs w:val="22"/>
        </w:rPr>
        <w:t xml:space="preserve">Обязуется перевозить, хранить и использовать взрывчатые вещества и опасные материалы (если они необходимы при выполнении работ по </w:t>
      </w:r>
      <w:r w:rsidR="00A11147" w:rsidRPr="002301B3">
        <w:rPr>
          <w:sz w:val="22"/>
          <w:szCs w:val="22"/>
        </w:rPr>
        <w:t>д</w:t>
      </w:r>
      <w:r w:rsidR="002A00E5" w:rsidRPr="002301B3">
        <w:rPr>
          <w:sz w:val="22"/>
          <w:szCs w:val="22"/>
        </w:rPr>
        <w:t>оговору) в строгом соответствии с действующим законодательством Российской Федерации.</w:t>
      </w:r>
    </w:p>
    <w:p w14:paraId="07F322CD" w14:textId="77777777" w:rsidR="001B44F7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1.</w:t>
      </w:r>
      <w:r w:rsidR="00822AB4" w:rsidRPr="002301B3">
        <w:rPr>
          <w:sz w:val="22"/>
          <w:szCs w:val="22"/>
        </w:rPr>
        <w:t>1</w:t>
      </w:r>
      <w:r w:rsidR="00070179" w:rsidRPr="002301B3">
        <w:rPr>
          <w:sz w:val="22"/>
          <w:szCs w:val="22"/>
        </w:rPr>
        <w:t>1</w:t>
      </w:r>
      <w:r w:rsidR="00703596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1B44F7" w:rsidRPr="002301B3">
        <w:rPr>
          <w:sz w:val="22"/>
          <w:szCs w:val="22"/>
        </w:rPr>
        <w:t>До начала работ Подрядчик обязан назначить лиц, ответственных за безопасную организацию работ в соответствии с требованиями норм и правил по охране труда</w:t>
      </w:r>
      <w:r w:rsidR="00FA15CF" w:rsidRPr="002301B3">
        <w:rPr>
          <w:sz w:val="22"/>
          <w:szCs w:val="22"/>
        </w:rPr>
        <w:t>.</w:t>
      </w:r>
    </w:p>
    <w:p w14:paraId="158AC859" w14:textId="77777777" w:rsidR="00204217" w:rsidRPr="002301B3" w:rsidRDefault="0020421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 необходимости, до начала работ оформляет разрешение на право производства работ в охранной зоне действующих коммуникаций, акт-допуск на территорию проведения работ, наряд-допуск на проведение огневых и земляных работ, разрешение (пропуск) на проезд спецтехники и работников Подрядчика на объект.</w:t>
      </w:r>
    </w:p>
    <w:p w14:paraId="0834C8D1" w14:textId="77777777" w:rsidR="001F2966" w:rsidRDefault="001F2966" w:rsidP="009B0A1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До начала работ Подрядчик должен направить Заказчику список работников включая водителей, водителей-машинистов, машинистов Подрядчика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электробезопасности этих работников.</w:t>
      </w:r>
    </w:p>
    <w:p w14:paraId="193E4E87" w14:textId="2D91004B" w:rsidR="00B2795E" w:rsidRDefault="00B2795E" w:rsidP="00B2795E">
      <w:pPr>
        <w:jc w:val="both"/>
        <w:rPr>
          <w:bCs/>
          <w:spacing w:val="-3"/>
          <w:sz w:val="23"/>
          <w:szCs w:val="23"/>
        </w:rPr>
      </w:pPr>
      <w:r>
        <w:rPr>
          <w:spacing w:val="-1"/>
          <w:sz w:val="22"/>
          <w:szCs w:val="22"/>
        </w:rPr>
        <w:t xml:space="preserve">Подрядчик </w:t>
      </w:r>
      <w:r w:rsidRPr="004E55EA">
        <w:rPr>
          <w:spacing w:val="-1"/>
          <w:sz w:val="22"/>
          <w:szCs w:val="22"/>
        </w:rPr>
        <w:t xml:space="preserve">подтверждает, что согласие субъектов персональных данных на обработку </w:t>
      </w:r>
      <w:bookmarkStart w:id="1" w:name="_Hlk198800508"/>
      <w:r w:rsidR="00363A6B">
        <w:rPr>
          <w:spacing w:val="-1"/>
          <w:sz w:val="22"/>
          <w:szCs w:val="22"/>
        </w:rPr>
        <w:t xml:space="preserve">и передачу </w:t>
      </w:r>
      <w:bookmarkEnd w:id="1"/>
      <w:r w:rsidR="00F17464">
        <w:rPr>
          <w:spacing w:val="-1"/>
          <w:sz w:val="22"/>
          <w:szCs w:val="22"/>
        </w:rPr>
        <w:t xml:space="preserve">Заказчику </w:t>
      </w:r>
      <w:r w:rsidRPr="004E55EA">
        <w:rPr>
          <w:spacing w:val="-1"/>
          <w:sz w:val="22"/>
          <w:szCs w:val="22"/>
        </w:rPr>
        <w:t>их персональных</w:t>
      </w:r>
      <w:r>
        <w:rPr>
          <w:spacing w:val="-1"/>
          <w:sz w:val="22"/>
          <w:szCs w:val="22"/>
        </w:rPr>
        <w:t xml:space="preserve"> </w:t>
      </w:r>
      <w:r w:rsidRPr="004E55EA">
        <w:rPr>
          <w:spacing w:val="-1"/>
          <w:sz w:val="22"/>
          <w:szCs w:val="22"/>
        </w:rPr>
        <w:t>данных оформлено в соответствии с Федеральным законом РФ «О персональных данных» от 27.07.2006</w:t>
      </w:r>
      <w:r>
        <w:rPr>
          <w:spacing w:val="-1"/>
          <w:sz w:val="22"/>
          <w:szCs w:val="22"/>
        </w:rPr>
        <w:t xml:space="preserve"> </w:t>
      </w:r>
      <w:r w:rsidRPr="004E55EA">
        <w:rPr>
          <w:spacing w:val="-1"/>
          <w:sz w:val="22"/>
          <w:szCs w:val="22"/>
        </w:rPr>
        <w:t>№152-ФЗ</w:t>
      </w:r>
      <w:r>
        <w:rPr>
          <w:spacing w:val="-1"/>
          <w:sz w:val="22"/>
          <w:szCs w:val="22"/>
        </w:rPr>
        <w:t>.</w:t>
      </w:r>
    </w:p>
    <w:p w14:paraId="6C089C2A" w14:textId="1FB5DF0A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</w:t>
      </w:r>
      <w:r w:rsidR="00822AB4" w:rsidRPr="002301B3">
        <w:rPr>
          <w:sz w:val="22"/>
          <w:szCs w:val="22"/>
        </w:rPr>
        <w:t>1</w:t>
      </w:r>
      <w:r w:rsidR="00070179" w:rsidRPr="002301B3">
        <w:rPr>
          <w:sz w:val="22"/>
          <w:szCs w:val="22"/>
        </w:rPr>
        <w:t>2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45715D" w:rsidRPr="002301B3">
        <w:rPr>
          <w:sz w:val="22"/>
          <w:szCs w:val="22"/>
        </w:rPr>
        <w:t xml:space="preserve">Подрядчик </w:t>
      </w:r>
      <w:r w:rsidR="00B46398">
        <w:rPr>
          <w:sz w:val="22"/>
          <w:szCs w:val="22"/>
        </w:rPr>
        <w:t xml:space="preserve">не </w:t>
      </w:r>
      <w:r w:rsidR="0045715D" w:rsidRPr="002301B3">
        <w:rPr>
          <w:sz w:val="22"/>
          <w:szCs w:val="22"/>
        </w:rPr>
        <w:t xml:space="preserve">вправе привлекать для выполнения работ Субподрядчиков. </w:t>
      </w:r>
    </w:p>
    <w:p w14:paraId="603F9AE4" w14:textId="76051444" w:rsidR="00DE6869" w:rsidRPr="002301B3" w:rsidRDefault="00140D69" w:rsidP="00B4639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070179" w:rsidRPr="002301B3">
        <w:rPr>
          <w:sz w:val="22"/>
          <w:szCs w:val="22"/>
        </w:rPr>
        <w:t>3</w:t>
      </w:r>
      <w:r w:rsidR="00110209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на предъявляемые к приемке работы предоставляет Заказчику одновременно с Актами о приемке выполненных работ</w:t>
      </w:r>
      <w:r w:rsidR="00DE6869" w:rsidRPr="002301B3">
        <w:rPr>
          <w:sz w:val="22"/>
          <w:szCs w:val="22"/>
        </w:rPr>
        <w:t xml:space="preserve"> (Форма №КС-2).</w:t>
      </w:r>
    </w:p>
    <w:p w14:paraId="032607FB" w14:textId="77777777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070179" w:rsidRPr="002301B3">
        <w:rPr>
          <w:sz w:val="22"/>
          <w:szCs w:val="22"/>
        </w:rPr>
        <w:t>4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>Обеспечивает выполнение необходимых мероприятий по охране труда, промышленной и пожарной безопасности, охране окружающей среды, предотвращению порчи и уничтожению зеленых насаждений и земли во время проведения работ, несет ответственность за нарушение указанных требований и возмещает Заказчику понесенные в результате этих нарушений убытки.</w:t>
      </w:r>
    </w:p>
    <w:p w14:paraId="650CD1EB" w14:textId="0E67ED29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070179"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 xml:space="preserve">Обеспечивает своих работников необходимыми средствами защиты, спецодеждой, обувью и приспособлениями для безопасного производства работ в соответствии с нормами, установленными действующим законодательством Российской Федерации, и контролирует </w:t>
      </w:r>
      <w:r w:rsidR="00716A28" w:rsidRPr="002301B3">
        <w:rPr>
          <w:sz w:val="22"/>
          <w:szCs w:val="22"/>
        </w:rPr>
        <w:t>правильное применение</w:t>
      </w:r>
      <w:r w:rsidR="00DE6869" w:rsidRPr="002301B3">
        <w:rPr>
          <w:sz w:val="22"/>
          <w:szCs w:val="22"/>
        </w:rPr>
        <w:t xml:space="preserve"> этих средств работниками при выполнении работ.</w:t>
      </w:r>
    </w:p>
    <w:p w14:paraId="37DE04E2" w14:textId="77777777" w:rsidR="00DE6869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070179" w:rsidRPr="002301B3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DE6869" w:rsidRPr="002301B3">
        <w:rPr>
          <w:sz w:val="22"/>
          <w:szCs w:val="22"/>
        </w:rPr>
        <w:t>Применяет при производстве работ механизмы,</w:t>
      </w:r>
      <w:r w:rsidR="002B00CC" w:rsidRPr="002301B3">
        <w:rPr>
          <w:sz w:val="22"/>
          <w:szCs w:val="22"/>
        </w:rPr>
        <w:t xml:space="preserve"> оборудование, </w:t>
      </w:r>
      <w:r w:rsidR="00DE6869" w:rsidRPr="002301B3">
        <w:rPr>
          <w:sz w:val="22"/>
          <w:szCs w:val="22"/>
        </w:rPr>
        <w:t>инструмент, которые по своим техническим характеристикам соответствуют условиям безопасного выполнения работ, обеспечивает безопасные способы выполнения работ и приемы труда, исключающие травматизм работающих и возникновение аварий.</w:t>
      </w:r>
    </w:p>
    <w:p w14:paraId="5B6E1AC8" w14:textId="23401F97" w:rsidR="007115A8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5.1.1</w:t>
      </w:r>
      <w:r w:rsidR="00070179" w:rsidRPr="002301B3">
        <w:rPr>
          <w:sz w:val="22"/>
          <w:szCs w:val="22"/>
        </w:rPr>
        <w:t>7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115A8" w:rsidRPr="002301B3">
        <w:rPr>
          <w:sz w:val="22"/>
          <w:szCs w:val="22"/>
        </w:rPr>
        <w:t>Обеспечивает выполнение необходимых мероприятий по пожарной безопасности в месте проведения работ и прилегающих к нему действующих объектов, в соответствии с требованиями пожарной безопасности в Российской Федерации.</w:t>
      </w:r>
    </w:p>
    <w:p w14:paraId="2A064BD7" w14:textId="77777777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.1.1</w:t>
      </w:r>
      <w:r w:rsidR="00070179" w:rsidRPr="002301B3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Обеспечивает постоянное присутствие ответственного </w:t>
      </w:r>
      <w:r w:rsidR="00517AD2" w:rsidRPr="002301B3">
        <w:rPr>
          <w:sz w:val="22"/>
          <w:szCs w:val="22"/>
        </w:rPr>
        <w:t xml:space="preserve">инженерно-технического работника (далее – </w:t>
      </w:r>
      <w:r w:rsidR="00703596" w:rsidRPr="002301B3">
        <w:rPr>
          <w:sz w:val="22"/>
          <w:szCs w:val="22"/>
        </w:rPr>
        <w:t>ИТР</w:t>
      </w:r>
      <w:r w:rsidR="00517AD2" w:rsidRPr="002301B3">
        <w:rPr>
          <w:sz w:val="22"/>
          <w:szCs w:val="22"/>
        </w:rPr>
        <w:t>)</w:t>
      </w:r>
      <w:r w:rsidR="00703596" w:rsidRPr="002301B3">
        <w:rPr>
          <w:sz w:val="22"/>
          <w:szCs w:val="22"/>
        </w:rPr>
        <w:t xml:space="preserve"> на объекте во время производства работ из числа аттестованных по промышленной безопасности, в установленном порядке</w:t>
      </w:r>
      <w:r w:rsidR="00282366" w:rsidRPr="002301B3">
        <w:rPr>
          <w:sz w:val="22"/>
          <w:szCs w:val="22"/>
        </w:rPr>
        <w:t>.</w:t>
      </w:r>
    </w:p>
    <w:p w14:paraId="4E984122" w14:textId="77777777" w:rsidR="00703596" w:rsidRPr="002301B3" w:rsidRDefault="00E025B5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.1.1</w:t>
      </w:r>
      <w:r w:rsidR="00070179" w:rsidRPr="002301B3">
        <w:rPr>
          <w:sz w:val="22"/>
          <w:szCs w:val="22"/>
        </w:rPr>
        <w:t>9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Обеспечивает </w:t>
      </w:r>
      <w:r w:rsidR="000730F4" w:rsidRPr="002301B3">
        <w:rPr>
          <w:sz w:val="22"/>
          <w:szCs w:val="22"/>
        </w:rPr>
        <w:t xml:space="preserve">беспрепятственный </w:t>
      </w:r>
      <w:r w:rsidR="00703596" w:rsidRPr="002301B3">
        <w:rPr>
          <w:sz w:val="22"/>
          <w:szCs w:val="22"/>
        </w:rPr>
        <w:t xml:space="preserve">доступ </w:t>
      </w:r>
      <w:r w:rsidR="000730F4" w:rsidRPr="002301B3">
        <w:rPr>
          <w:sz w:val="22"/>
          <w:szCs w:val="22"/>
        </w:rPr>
        <w:t xml:space="preserve">представителей </w:t>
      </w:r>
      <w:r w:rsidR="00703596" w:rsidRPr="002301B3">
        <w:rPr>
          <w:sz w:val="22"/>
          <w:szCs w:val="22"/>
        </w:rPr>
        <w:t>Заказчика к месту выполнения работ, а также на все его участки, места хранения материалов,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14:paraId="4207A0E0" w14:textId="77777777" w:rsidR="00271980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20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271980" w:rsidRPr="002301B3">
        <w:rPr>
          <w:sz w:val="22"/>
          <w:szCs w:val="22"/>
        </w:rPr>
        <w:t xml:space="preserve">Предоставляет возможность Заказчику </w:t>
      </w:r>
      <w:r w:rsidR="00394F49" w:rsidRPr="002301B3">
        <w:rPr>
          <w:sz w:val="22"/>
          <w:szCs w:val="22"/>
        </w:rPr>
        <w:t xml:space="preserve">в любое время </w:t>
      </w:r>
      <w:r w:rsidR="00271980" w:rsidRPr="002301B3">
        <w:rPr>
          <w:sz w:val="22"/>
          <w:szCs w:val="22"/>
        </w:rPr>
        <w:t>проверять</w:t>
      </w:r>
      <w:r w:rsidR="00394F49" w:rsidRPr="002301B3">
        <w:rPr>
          <w:sz w:val="22"/>
          <w:szCs w:val="22"/>
        </w:rPr>
        <w:t xml:space="preserve"> и контролировать</w:t>
      </w:r>
      <w:r w:rsidR="00271980" w:rsidRPr="002301B3">
        <w:rPr>
          <w:sz w:val="22"/>
          <w:szCs w:val="22"/>
        </w:rPr>
        <w:t xml:space="preserve"> ход выполнения работ, </w:t>
      </w:r>
      <w:r w:rsidR="00394F49" w:rsidRPr="002301B3">
        <w:rPr>
          <w:sz w:val="22"/>
          <w:szCs w:val="22"/>
        </w:rPr>
        <w:t>качество работ, качество</w:t>
      </w:r>
      <w:r w:rsidR="00271980" w:rsidRPr="002301B3">
        <w:rPr>
          <w:sz w:val="22"/>
          <w:szCs w:val="22"/>
        </w:rPr>
        <w:t xml:space="preserve"> материалов, квалификацию специалистов, технические характеристики любого элемента объекта.</w:t>
      </w:r>
      <w:r w:rsidR="00394F49" w:rsidRPr="002301B3">
        <w:rPr>
          <w:sz w:val="22"/>
          <w:szCs w:val="22"/>
        </w:rPr>
        <w:t xml:space="preserve"> При этом, не обнаружение в процессе проверки отступлений от условий договора или иных дефектов/недостатков не освобождает Подрядчика от каких-либо обязательств по договору и не лишает Заказчика права в дальнейшем предъявить требования в отношении сроков, объемов и качества выполненных работ.</w:t>
      </w:r>
    </w:p>
    <w:p w14:paraId="39B37DF4" w14:textId="77777777" w:rsidR="000730F4" w:rsidRPr="002301B3" w:rsidRDefault="009F199F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5.1.2</w:t>
      </w:r>
      <w:r w:rsidR="00070179" w:rsidRPr="002301B3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>Принимает участие в работе приемочной комиссии.</w:t>
      </w:r>
    </w:p>
    <w:p w14:paraId="35F3C58B" w14:textId="77777777" w:rsidR="000730F4" w:rsidRPr="002301B3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9F199F" w:rsidRPr="002301B3">
        <w:rPr>
          <w:sz w:val="22"/>
          <w:szCs w:val="22"/>
        </w:rPr>
        <w:t>2</w:t>
      </w:r>
      <w:r w:rsidR="00070179" w:rsidRPr="002301B3">
        <w:rPr>
          <w:sz w:val="22"/>
          <w:szCs w:val="22"/>
        </w:rPr>
        <w:t>2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При выполнении работ </w:t>
      </w:r>
      <w:r w:rsidR="00CE3092" w:rsidRPr="002301B3">
        <w:rPr>
          <w:sz w:val="22"/>
          <w:szCs w:val="22"/>
        </w:rPr>
        <w:t xml:space="preserve">соблюдает требования Стандарта </w:t>
      </w:r>
      <w:r w:rsidRPr="002301B3">
        <w:rPr>
          <w:sz w:val="22"/>
          <w:szCs w:val="22"/>
        </w:rPr>
        <w:t xml:space="preserve">АО «Черногорэнерго» в области промышленной и пожарной безопасности, охраны </w:t>
      </w:r>
      <w:r w:rsidR="007D79A0" w:rsidRPr="002301B3">
        <w:rPr>
          <w:sz w:val="22"/>
          <w:szCs w:val="22"/>
        </w:rPr>
        <w:t>труда и охраны окружающей среды</w:t>
      </w:r>
      <w:r w:rsidRPr="002301B3">
        <w:rPr>
          <w:sz w:val="22"/>
          <w:szCs w:val="22"/>
        </w:rPr>
        <w:t xml:space="preserve"> и действующего законодательства Российской Федерации об охране окружающей среды и безопасности ведения работ. </w:t>
      </w:r>
    </w:p>
    <w:p w14:paraId="63EE3F68" w14:textId="77777777" w:rsidR="000730F4" w:rsidRPr="002301B3" w:rsidRDefault="001250BD" w:rsidP="009B0A1E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>С</w:t>
      </w:r>
      <w:r w:rsidR="00CE3092" w:rsidRPr="002301B3">
        <w:rPr>
          <w:sz w:val="22"/>
          <w:szCs w:val="22"/>
        </w:rPr>
        <w:t xml:space="preserve">облюдение требований Стандарта </w:t>
      </w:r>
      <w:r w:rsidR="000730F4" w:rsidRPr="002301B3">
        <w:rPr>
          <w:sz w:val="22"/>
          <w:szCs w:val="22"/>
        </w:rPr>
        <w:t>АО «Черногорэнерго»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14:paraId="460377C9" w14:textId="7DAE164B" w:rsidR="000730F4" w:rsidRPr="002301B3" w:rsidRDefault="001250BD" w:rsidP="009B0A1E">
      <w:pPr>
        <w:tabs>
          <w:tab w:val="left" w:pos="426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0730F4" w:rsidRPr="002301B3">
        <w:rPr>
          <w:sz w:val="22"/>
          <w:szCs w:val="22"/>
        </w:rPr>
        <w:t xml:space="preserve">Передача Подрядчику Стандарта, требования которого подлежат выполнению Подрядчиком, осуществляется по Акту приема-передачи </w:t>
      </w:r>
      <w:r w:rsidR="00E0173B" w:rsidRPr="002301B3">
        <w:rPr>
          <w:sz w:val="22"/>
          <w:szCs w:val="22"/>
        </w:rPr>
        <w:t xml:space="preserve">нормативных </w:t>
      </w:r>
      <w:r w:rsidR="000730F4" w:rsidRPr="002301B3">
        <w:rPr>
          <w:sz w:val="22"/>
          <w:szCs w:val="22"/>
        </w:rPr>
        <w:t xml:space="preserve">документов </w:t>
      </w:r>
      <w:r w:rsidR="00E0173B" w:rsidRPr="002301B3">
        <w:rPr>
          <w:sz w:val="22"/>
          <w:szCs w:val="22"/>
        </w:rPr>
        <w:t>Заказчика (Приложение №</w:t>
      </w:r>
      <w:r w:rsidR="00B256E9">
        <w:rPr>
          <w:sz w:val="22"/>
          <w:szCs w:val="22"/>
        </w:rPr>
        <w:t xml:space="preserve"> </w:t>
      </w:r>
      <w:r w:rsidR="002C09D0" w:rsidRPr="002301B3">
        <w:rPr>
          <w:sz w:val="22"/>
          <w:szCs w:val="22"/>
        </w:rPr>
        <w:t>5</w:t>
      </w:r>
      <w:r w:rsidR="00E0173B" w:rsidRPr="002301B3">
        <w:rPr>
          <w:sz w:val="22"/>
          <w:szCs w:val="22"/>
        </w:rPr>
        <w:t xml:space="preserve"> к настоящему </w:t>
      </w:r>
      <w:r w:rsidR="00630A60" w:rsidRPr="002301B3">
        <w:rPr>
          <w:sz w:val="22"/>
          <w:szCs w:val="22"/>
        </w:rPr>
        <w:t>д</w:t>
      </w:r>
      <w:r w:rsidR="00E0173B" w:rsidRPr="002301B3">
        <w:rPr>
          <w:sz w:val="22"/>
          <w:szCs w:val="22"/>
        </w:rPr>
        <w:t>оговору</w:t>
      </w:r>
      <w:r w:rsidR="000730F4" w:rsidRPr="002301B3">
        <w:rPr>
          <w:sz w:val="22"/>
          <w:szCs w:val="22"/>
        </w:rPr>
        <w:t>), отказ от подписания которого, не допускается.</w:t>
      </w:r>
    </w:p>
    <w:p w14:paraId="4E169663" w14:textId="7386D11C" w:rsidR="000730F4" w:rsidRPr="002301B3" w:rsidRDefault="000730F4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5.1.2</w:t>
      </w:r>
      <w:r w:rsidR="00070179" w:rsidRPr="002301B3">
        <w:rPr>
          <w:sz w:val="22"/>
          <w:szCs w:val="22"/>
        </w:rPr>
        <w:t>3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  <w:r w:rsidR="000D79E4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- аварии (в течение 2 (двух) часов);</w:t>
      </w:r>
      <w:r w:rsidR="000D79E4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- несчастные случаи (в течение 2 (двух) часов);</w:t>
      </w:r>
      <w:r w:rsidR="000D79E4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- хищения и иные противоправные действия (в течение 24 (двадцати четырех) часов);</w:t>
      </w:r>
      <w:r w:rsidR="000D79E4">
        <w:rPr>
          <w:sz w:val="22"/>
          <w:szCs w:val="22"/>
        </w:rPr>
        <w:t xml:space="preserve"> </w:t>
      </w:r>
      <w:r w:rsidR="000D7308" w:rsidRPr="002301B3">
        <w:rPr>
          <w:sz w:val="22"/>
          <w:szCs w:val="22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  <w:r w:rsidR="000D79E4">
        <w:rPr>
          <w:sz w:val="22"/>
          <w:szCs w:val="22"/>
        </w:rPr>
        <w:t xml:space="preserve"> </w:t>
      </w:r>
      <w:r w:rsidR="000D7308" w:rsidRPr="002301B3">
        <w:rPr>
          <w:sz w:val="22"/>
          <w:szCs w:val="22"/>
        </w:rPr>
        <w:t>- забастовки персонала Подрядчика, действия третьих лиц, включая органы власти и местного самоуправления прямо</w:t>
      </w:r>
      <w:r w:rsidRPr="002301B3">
        <w:rPr>
          <w:sz w:val="22"/>
          <w:szCs w:val="22"/>
        </w:rPr>
        <w:t xml:space="preserve"> </w:t>
      </w:r>
      <w:r w:rsidR="000D7308" w:rsidRPr="002301B3">
        <w:rPr>
          <w:sz w:val="22"/>
          <w:szCs w:val="22"/>
        </w:rPr>
        <w:t>или косвенно касающиеся объекта и взаиморасчетов сторон и обязательств сторон по договору ((в течение 24 (двадцати четырех) часов).</w:t>
      </w:r>
    </w:p>
    <w:p w14:paraId="5394264F" w14:textId="3F2EDDBF" w:rsidR="00BD0C97" w:rsidRPr="002301B3" w:rsidRDefault="003A4B91" w:rsidP="009B0A1E">
      <w:pPr>
        <w:pStyle w:val="31"/>
        <w:tabs>
          <w:tab w:val="left" w:pos="567"/>
        </w:tabs>
        <w:suppressAutoHyphens/>
        <w:ind w:firstLine="0"/>
        <w:rPr>
          <w:szCs w:val="22"/>
        </w:rPr>
      </w:pPr>
      <w:r w:rsidRPr="002301B3">
        <w:rPr>
          <w:szCs w:val="22"/>
        </w:rPr>
        <w:t>5</w:t>
      </w:r>
      <w:r w:rsidR="00703596" w:rsidRPr="002301B3">
        <w:rPr>
          <w:szCs w:val="22"/>
        </w:rPr>
        <w:t>.1.</w:t>
      </w:r>
      <w:r w:rsidR="0010473F" w:rsidRPr="002301B3">
        <w:rPr>
          <w:szCs w:val="22"/>
        </w:rPr>
        <w:t>2</w:t>
      </w:r>
      <w:r w:rsidR="00070179" w:rsidRPr="002301B3">
        <w:rPr>
          <w:szCs w:val="22"/>
        </w:rPr>
        <w:t>4</w:t>
      </w:r>
      <w:r w:rsidR="009B0A1E" w:rsidRPr="002301B3">
        <w:rPr>
          <w:szCs w:val="22"/>
        </w:rPr>
        <w:t>.</w:t>
      </w:r>
      <w:r w:rsidR="009B0A1E" w:rsidRPr="002301B3">
        <w:rPr>
          <w:szCs w:val="22"/>
        </w:rPr>
        <w:tab/>
      </w:r>
      <w:r w:rsidR="0056453B" w:rsidRPr="002301B3">
        <w:rPr>
          <w:szCs w:val="22"/>
        </w:rPr>
        <w:t xml:space="preserve">Устраняет в течение срока, согласованного с Заказчиком, своими силами и за свой счет все дефекты/недостатки в выполненных им работах, выявленные в течение срока действия договора и являющиеся следствием неисполнения и/или ненадлежащего исполнения Подрядчиком обязательств по договору. </w:t>
      </w:r>
      <w:r w:rsidR="00BD0C97" w:rsidRPr="002301B3">
        <w:rPr>
          <w:szCs w:val="22"/>
        </w:rPr>
        <w:t xml:space="preserve">Подрядчик устраняет дефекты/недостатки, вызванные некачественным выполнением части (вида) работ, применением некачественных материалов, без увеличения срока выполнения работ (сдачи объекта). </w:t>
      </w:r>
    </w:p>
    <w:p w14:paraId="758E9670" w14:textId="77777777" w:rsidR="00703596" w:rsidRPr="002301B3" w:rsidRDefault="001250BD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6453B" w:rsidRPr="002301B3">
        <w:rPr>
          <w:sz w:val="22"/>
          <w:szCs w:val="22"/>
        </w:rPr>
        <w:t>В течение гарантийного срока несет ответственность за использованные и установленные материалы, закупленные Подрядчиком. В случае выхода их из строя, за исключением выхода из строя в связи с нарушением правил экс</w:t>
      </w:r>
      <w:r w:rsidR="00BD0C97" w:rsidRPr="002301B3">
        <w:rPr>
          <w:sz w:val="22"/>
          <w:szCs w:val="22"/>
        </w:rPr>
        <w:t>плуатации, производит их замену</w:t>
      </w:r>
      <w:r w:rsidR="0056453B" w:rsidRPr="002301B3">
        <w:rPr>
          <w:sz w:val="22"/>
          <w:szCs w:val="22"/>
        </w:rPr>
        <w:t>, включая монтажные работы, своими силами и за свой счет в течение срока, согласованного с Заказчи</w:t>
      </w:r>
      <w:r w:rsidR="00D9416E" w:rsidRPr="002301B3">
        <w:rPr>
          <w:sz w:val="22"/>
          <w:szCs w:val="22"/>
        </w:rPr>
        <w:t>ком.</w:t>
      </w:r>
    </w:p>
    <w:p w14:paraId="7A2E3C8C" w14:textId="09F04276" w:rsidR="0015375D" w:rsidRPr="002301B3" w:rsidRDefault="003A4B91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.1.</w:t>
      </w:r>
      <w:r w:rsidR="0010473F" w:rsidRPr="002301B3">
        <w:rPr>
          <w:sz w:val="22"/>
          <w:szCs w:val="22"/>
        </w:rPr>
        <w:t>2</w:t>
      </w:r>
      <w:r w:rsidR="00070179"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9F199F" w:rsidRPr="002301B3">
        <w:rPr>
          <w:sz w:val="22"/>
          <w:szCs w:val="22"/>
        </w:rPr>
        <w:t>З</w:t>
      </w:r>
      <w:r w:rsidR="00DE6869" w:rsidRPr="002301B3">
        <w:rPr>
          <w:sz w:val="22"/>
          <w:szCs w:val="22"/>
        </w:rPr>
        <w:t>а фактически выполненный объем работ в отчетный период (1 (один) календарный месяц) предоставляет Заказчику до</w:t>
      </w:r>
      <w:r w:rsidR="007115A8" w:rsidRPr="002301B3">
        <w:rPr>
          <w:sz w:val="22"/>
          <w:szCs w:val="22"/>
        </w:rPr>
        <w:t xml:space="preserve"> </w:t>
      </w:r>
      <w:r w:rsidR="00EC47D8" w:rsidRPr="002301B3">
        <w:rPr>
          <w:sz w:val="22"/>
          <w:szCs w:val="22"/>
        </w:rPr>
        <w:t xml:space="preserve">последнего числа </w:t>
      </w:r>
      <w:r w:rsidR="00DE6869" w:rsidRPr="002301B3">
        <w:rPr>
          <w:sz w:val="22"/>
          <w:szCs w:val="22"/>
        </w:rPr>
        <w:t>отчетн</w:t>
      </w:r>
      <w:r w:rsidR="007115A8" w:rsidRPr="002301B3">
        <w:rPr>
          <w:sz w:val="22"/>
          <w:szCs w:val="22"/>
        </w:rPr>
        <w:t>ого</w:t>
      </w:r>
      <w:r w:rsidR="00DE6869" w:rsidRPr="002301B3">
        <w:rPr>
          <w:sz w:val="22"/>
          <w:szCs w:val="22"/>
        </w:rPr>
        <w:t xml:space="preserve"> месяц</w:t>
      </w:r>
      <w:r w:rsidR="007115A8" w:rsidRPr="002301B3">
        <w:rPr>
          <w:sz w:val="22"/>
          <w:szCs w:val="22"/>
        </w:rPr>
        <w:t>а</w:t>
      </w:r>
      <w:r w:rsidR="00DE6869" w:rsidRPr="002301B3">
        <w:rPr>
          <w:sz w:val="22"/>
          <w:szCs w:val="22"/>
        </w:rPr>
        <w:t xml:space="preserve"> -  акт о приемке выполненных работ (Форма  № КС-2), справку о стоимости выполненных работ  и  затрат (Форма  № КС- 3), счет-фактуру, исполнительную документацию</w:t>
      </w:r>
      <w:r w:rsidR="00210A22" w:rsidRPr="002301B3">
        <w:rPr>
          <w:sz w:val="22"/>
          <w:szCs w:val="22"/>
        </w:rPr>
        <w:t>.</w:t>
      </w:r>
    </w:p>
    <w:p w14:paraId="5AD5BC6C" w14:textId="7187A0FE" w:rsidR="00703596" w:rsidRPr="002301B3" w:rsidRDefault="003A4B91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1.2</w:t>
      </w:r>
      <w:r w:rsidR="00070179" w:rsidRPr="002301B3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Организует работу по безопасности дорожного движения на </w:t>
      </w:r>
      <w:r w:rsidR="00537C7E" w:rsidRPr="002301B3">
        <w:rPr>
          <w:sz w:val="22"/>
          <w:szCs w:val="22"/>
        </w:rPr>
        <w:t xml:space="preserve">объектах </w:t>
      </w:r>
      <w:r w:rsidR="0015375D" w:rsidRPr="002301B3">
        <w:rPr>
          <w:sz w:val="22"/>
          <w:szCs w:val="22"/>
        </w:rPr>
        <w:t>Заказчика</w:t>
      </w:r>
      <w:r w:rsidR="00703596" w:rsidRPr="002301B3">
        <w:rPr>
          <w:sz w:val="22"/>
          <w:szCs w:val="22"/>
        </w:rPr>
        <w:t xml:space="preserve"> в соответствии с требованиями Федерального закона от 10.12.1995 № 196-ФЗ «О безопасности дорожного движения».</w:t>
      </w:r>
    </w:p>
    <w:p w14:paraId="54AA54EC" w14:textId="68533CCC" w:rsidR="00407F8E" w:rsidRPr="002301B3" w:rsidRDefault="00407F8E" w:rsidP="009B0A1E">
      <w:pPr>
        <w:pStyle w:val="20"/>
        <w:tabs>
          <w:tab w:val="left" w:pos="567"/>
        </w:tabs>
        <w:suppressAutoHyphens/>
      </w:pPr>
      <w:r w:rsidRPr="002301B3">
        <w:t>5.1.27</w:t>
      </w:r>
      <w:r w:rsidR="009B0A1E" w:rsidRPr="002301B3">
        <w:t>.</w:t>
      </w:r>
      <w:r w:rsidR="009B0A1E" w:rsidRPr="002301B3">
        <w:tab/>
      </w:r>
      <w:r w:rsidRPr="002301B3">
        <w:t>Согласовывает с энергоснабжающими и эксплуатирующими энергетическое оборудование организациями производство работ в охранной зоне воздушной линии электропередачи. Работы в охранных зонах производить по нарядам-допускам и разрешениям согласно Приказу Министерства труда и социальной защиты РФ от 15</w:t>
      </w:r>
      <w:r w:rsidR="000B102C">
        <w:t>.12.</w:t>
      </w:r>
      <w:r w:rsidRPr="002301B3">
        <w:t>2020 № 903н «Об утверждении Правил по охране труда при эксплуатации электроустановок»; Постановления Правительства РФ от 24</w:t>
      </w:r>
      <w:r w:rsidR="000B102C">
        <w:t>.02.</w:t>
      </w:r>
      <w:r w:rsidRPr="002301B3">
        <w:t xml:space="preserve">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14:paraId="2588CBD6" w14:textId="77777777" w:rsidR="007115A8" w:rsidRPr="002301B3" w:rsidRDefault="003A4B91" w:rsidP="009B0A1E">
      <w:pPr>
        <w:pStyle w:val="20"/>
        <w:tabs>
          <w:tab w:val="left" w:pos="567"/>
        </w:tabs>
        <w:suppressAutoHyphens/>
        <w:ind w:right="-32"/>
      </w:pPr>
      <w:r w:rsidRPr="002301B3">
        <w:t>5</w:t>
      </w:r>
      <w:r w:rsidR="00703596" w:rsidRPr="002301B3">
        <w:t>.1.2</w:t>
      </w:r>
      <w:r w:rsidR="00070179" w:rsidRPr="002301B3">
        <w:t>8</w:t>
      </w:r>
      <w:r w:rsidR="00703596" w:rsidRPr="002301B3">
        <w:t xml:space="preserve">.  </w:t>
      </w:r>
      <w:r w:rsidR="007115A8" w:rsidRPr="002301B3">
        <w:t>Извещает Заказчика о необходимости проведения скрытых работ не менее, чем за 1 (один) рабочий день до начала приемки скрытых работ по мере их готовности. Готовность принимаемых скрытых работ подтверждается подписанием Сторонами актов освидетельствования скрытых работ.</w:t>
      </w:r>
    </w:p>
    <w:p w14:paraId="0C008C04" w14:textId="77777777" w:rsidR="006D4757" w:rsidRPr="002301B3" w:rsidRDefault="001250BD" w:rsidP="009B0A1E">
      <w:pPr>
        <w:pStyle w:val="20"/>
        <w:tabs>
          <w:tab w:val="left" w:pos="426"/>
          <w:tab w:val="left" w:pos="567"/>
        </w:tabs>
        <w:suppressAutoHyphens/>
        <w:ind w:right="-32"/>
      </w:pPr>
      <w:r w:rsidRPr="002301B3">
        <w:tab/>
      </w:r>
      <w:r w:rsidR="006D4757" w:rsidRPr="002301B3">
        <w:t>В случае, если Заказчик был должным образом уведомлен о необходимости приемки скрытых работ и не прибыл в назначенное время, Подрядчик имеет право составить односторонний акт и выполнить скрытые работы, при этом ответственность за качество скрытых работ несет Подрядчик.</w:t>
      </w:r>
    </w:p>
    <w:p w14:paraId="0C081C92" w14:textId="77777777" w:rsidR="002109CE" w:rsidRPr="002301B3" w:rsidRDefault="001250BD" w:rsidP="009B0A1E">
      <w:pPr>
        <w:pStyle w:val="20"/>
        <w:tabs>
          <w:tab w:val="left" w:pos="426"/>
          <w:tab w:val="left" w:pos="567"/>
        </w:tabs>
        <w:suppressAutoHyphens/>
        <w:ind w:right="-32"/>
      </w:pPr>
      <w:r w:rsidRPr="002301B3">
        <w:tab/>
      </w:r>
      <w:r w:rsidR="007115A8" w:rsidRPr="002301B3">
        <w:t>В случае, если проведение скрытых работ произведено без подтверждения Заказчиком либо Заказчик не был информирован или информирован с опозданием, Подрядчик, по решению Заказчика, за свой счет должен открыть и произвести восстановление данной части скрытых работ.</w:t>
      </w:r>
    </w:p>
    <w:p w14:paraId="2E3CB979" w14:textId="6C29C9D2" w:rsidR="00703596" w:rsidRPr="002301B3" w:rsidRDefault="003A4B91" w:rsidP="009B0A1E">
      <w:pPr>
        <w:pStyle w:val="20"/>
        <w:tabs>
          <w:tab w:val="left" w:pos="567"/>
        </w:tabs>
        <w:suppressAutoHyphens/>
      </w:pPr>
      <w:r w:rsidRPr="002301B3">
        <w:t>5</w:t>
      </w:r>
      <w:r w:rsidR="00703596" w:rsidRPr="002301B3">
        <w:t>.1.</w:t>
      </w:r>
      <w:r w:rsidR="00C45C49" w:rsidRPr="002301B3">
        <w:t>2</w:t>
      </w:r>
      <w:r w:rsidR="00070179" w:rsidRPr="002301B3">
        <w:t>9</w:t>
      </w:r>
      <w:r w:rsidR="00AE7EEE" w:rsidRPr="002301B3">
        <w:t>.</w:t>
      </w:r>
      <w:r w:rsidR="009B0A1E" w:rsidRPr="002301B3">
        <w:tab/>
      </w:r>
      <w:r w:rsidR="00EF731A" w:rsidRPr="002301B3">
        <w:t>Не допуска</w:t>
      </w:r>
      <w:r w:rsidR="003F4F7C" w:rsidRPr="002301B3">
        <w:t>ет</w:t>
      </w:r>
      <w:r w:rsidR="00EF731A" w:rsidRPr="002301B3">
        <w:t xml:space="preserve"> к работе иностранных граждан, не </w:t>
      </w:r>
      <w:r w:rsidR="007A796E" w:rsidRPr="002301B3">
        <w:t>имеющих регистрации</w:t>
      </w:r>
      <w:r w:rsidR="00EF731A" w:rsidRPr="002301B3">
        <w:t xml:space="preserve"> и выданного в установленном порядке разрешения.</w:t>
      </w:r>
    </w:p>
    <w:p w14:paraId="6AA425C8" w14:textId="77777777" w:rsidR="00A9683C" w:rsidRPr="001525DA" w:rsidRDefault="00EF731A" w:rsidP="009B0A1E">
      <w:pPr>
        <w:tabs>
          <w:tab w:val="left" w:pos="567"/>
        </w:tabs>
        <w:jc w:val="both"/>
        <w:rPr>
          <w:color w:val="FF0000"/>
          <w:sz w:val="22"/>
          <w:szCs w:val="22"/>
        </w:rPr>
      </w:pPr>
      <w:r w:rsidRPr="002301B3">
        <w:rPr>
          <w:sz w:val="22"/>
          <w:szCs w:val="22"/>
        </w:rPr>
        <w:t>5.1.</w:t>
      </w:r>
      <w:r w:rsidR="00070179" w:rsidRPr="002301B3">
        <w:rPr>
          <w:sz w:val="22"/>
          <w:szCs w:val="22"/>
        </w:rPr>
        <w:t>30</w:t>
      </w:r>
      <w:r w:rsidRPr="00B614DA">
        <w:rPr>
          <w:color w:val="0D0D0D" w:themeColor="text1" w:themeTint="F2"/>
          <w:sz w:val="22"/>
          <w:szCs w:val="22"/>
        </w:rPr>
        <w:t>.</w:t>
      </w:r>
      <w:r w:rsidR="009B0A1E" w:rsidRPr="00B614DA">
        <w:rPr>
          <w:color w:val="0D0D0D" w:themeColor="text1" w:themeTint="F2"/>
          <w:sz w:val="22"/>
          <w:szCs w:val="22"/>
        </w:rPr>
        <w:tab/>
      </w:r>
      <w:r w:rsidR="0041269C" w:rsidRPr="00B614DA">
        <w:rPr>
          <w:color w:val="0D0D0D" w:themeColor="text1" w:themeTint="F2"/>
          <w:sz w:val="22"/>
          <w:szCs w:val="22"/>
        </w:rPr>
        <w:t xml:space="preserve">Предоставляет Заказчику окончательный комплект исполнительной документации в количестве 2 (двух) экземпляров </w:t>
      </w:r>
      <w:r w:rsidR="00A9683C" w:rsidRPr="00B614DA">
        <w:rPr>
          <w:color w:val="0D0D0D" w:themeColor="text1" w:themeTint="F2"/>
          <w:sz w:val="22"/>
          <w:szCs w:val="22"/>
        </w:rPr>
        <w:t>вместе с актами о приемке выполненных работ (Форма № КС-2), со справкой о стоимости выполненных рабо</w:t>
      </w:r>
      <w:r w:rsidR="008F53DB" w:rsidRPr="00B614DA">
        <w:rPr>
          <w:color w:val="0D0D0D" w:themeColor="text1" w:themeTint="F2"/>
          <w:sz w:val="22"/>
          <w:szCs w:val="22"/>
        </w:rPr>
        <w:t>т</w:t>
      </w:r>
      <w:r w:rsidR="00A9683C" w:rsidRPr="00B614DA">
        <w:rPr>
          <w:color w:val="0D0D0D" w:themeColor="text1" w:themeTint="F2"/>
          <w:sz w:val="22"/>
          <w:szCs w:val="22"/>
        </w:rPr>
        <w:t xml:space="preserve"> и затрат (Форма № КС- 3).</w:t>
      </w:r>
    </w:p>
    <w:p w14:paraId="364A46CB" w14:textId="5DA42E14" w:rsidR="00504D75" w:rsidRPr="002301B3" w:rsidRDefault="00504D75" w:rsidP="009B0A1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</w:t>
      </w:r>
      <w:r w:rsidR="0010473F" w:rsidRPr="002301B3">
        <w:rPr>
          <w:sz w:val="22"/>
          <w:szCs w:val="22"/>
        </w:rPr>
        <w:t>3</w:t>
      </w:r>
      <w:r w:rsidR="00070179" w:rsidRPr="002301B3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Принимает меры к исключению случаев употребления на </w:t>
      </w:r>
      <w:r w:rsidR="007115A8" w:rsidRPr="002301B3">
        <w:rPr>
          <w:sz w:val="22"/>
          <w:szCs w:val="22"/>
        </w:rPr>
        <w:t>рабочей</w:t>
      </w:r>
      <w:r w:rsidRPr="002301B3">
        <w:rPr>
          <w:sz w:val="22"/>
          <w:szCs w:val="22"/>
        </w:rPr>
        <w:t xml:space="preserve"> площадке алкогольных, наркотических или иных токсических веществ, а также случаев появления на </w:t>
      </w:r>
      <w:r w:rsidR="007115A8" w:rsidRPr="002301B3">
        <w:rPr>
          <w:sz w:val="22"/>
          <w:szCs w:val="22"/>
        </w:rPr>
        <w:t>рабочей</w:t>
      </w:r>
      <w:r w:rsidRPr="002301B3">
        <w:rPr>
          <w:sz w:val="22"/>
          <w:szCs w:val="22"/>
        </w:rPr>
        <w:t xml:space="preserve">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алкогольных, наркотических или иных токсических веществ, а также появления на </w:t>
      </w:r>
      <w:r w:rsidR="007115A8" w:rsidRPr="002301B3">
        <w:rPr>
          <w:sz w:val="22"/>
          <w:szCs w:val="22"/>
        </w:rPr>
        <w:t>рабочей</w:t>
      </w:r>
      <w:r w:rsidRPr="002301B3">
        <w:rPr>
          <w:sz w:val="22"/>
          <w:szCs w:val="22"/>
        </w:rPr>
        <w:t xml:space="preserve">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лица, привлеченного Подрядчиком. </w:t>
      </w:r>
    </w:p>
    <w:p w14:paraId="5A8AAB1E" w14:textId="789FE4F4" w:rsidR="00624701" w:rsidRPr="002301B3" w:rsidRDefault="00F40A11" w:rsidP="009B0A1E">
      <w:pPr>
        <w:pStyle w:val="20"/>
        <w:tabs>
          <w:tab w:val="left" w:pos="567"/>
        </w:tabs>
        <w:suppressAutoHyphens/>
        <w:ind w:right="-32"/>
      </w:pPr>
      <w:r w:rsidRPr="002301B3">
        <w:t>5.1.3</w:t>
      </w:r>
      <w:r w:rsidR="00070179" w:rsidRPr="002301B3">
        <w:t>2</w:t>
      </w:r>
      <w:r w:rsidR="0015375D" w:rsidRPr="002301B3">
        <w:t>.</w:t>
      </w:r>
      <w:r w:rsidR="009B0A1E" w:rsidRPr="002301B3">
        <w:tab/>
      </w:r>
      <w:r w:rsidR="00D91DAD" w:rsidRPr="00D91DAD">
        <w:t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</w:t>
      </w:r>
      <w:r w:rsidR="00624701" w:rsidRPr="002301B3">
        <w:t>.</w:t>
      </w:r>
    </w:p>
    <w:p w14:paraId="14D381C8" w14:textId="3C45B9CB" w:rsidR="0015375D" w:rsidRPr="002301B3" w:rsidRDefault="00A11147" w:rsidP="009B0A1E">
      <w:pPr>
        <w:pStyle w:val="20"/>
        <w:tabs>
          <w:tab w:val="left" w:pos="426"/>
          <w:tab w:val="left" w:pos="567"/>
        </w:tabs>
        <w:suppressAutoHyphens/>
      </w:pPr>
      <w:r w:rsidRPr="002301B3">
        <w:tab/>
      </w:r>
      <w:r w:rsidR="00D91DAD" w:rsidRPr="00D91DAD">
        <w:t xml:space="preserve">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дней с даты предъявления соответствующего требования оплатить затраты Заказчика по устранению повреждений </w:t>
      </w:r>
      <w:r w:rsidR="00363A6B" w:rsidRPr="00D91DAD">
        <w:t>на основании,</w:t>
      </w:r>
      <w:r w:rsidR="00D91DAD" w:rsidRPr="00D91DAD">
        <w:t xml:space="preserve"> представленных Заказчиком счета и обоснования затрат.</w:t>
      </w:r>
    </w:p>
    <w:p w14:paraId="11268E01" w14:textId="77777777" w:rsidR="00624701" w:rsidRPr="002301B3" w:rsidRDefault="00624701" w:rsidP="009B0A1E">
      <w:pPr>
        <w:pStyle w:val="20"/>
        <w:tabs>
          <w:tab w:val="left" w:pos="567"/>
        </w:tabs>
        <w:suppressAutoHyphens/>
      </w:pPr>
      <w:r w:rsidRPr="002301B3">
        <w:lastRenderedPageBreak/>
        <w:t>5.1.3</w:t>
      </w:r>
      <w:r w:rsidR="00070179" w:rsidRPr="002301B3">
        <w:t>3</w:t>
      </w:r>
      <w:r w:rsidRPr="002301B3">
        <w:t>.</w:t>
      </w:r>
      <w:r w:rsidR="009B0A1E" w:rsidRPr="002301B3">
        <w:tab/>
      </w:r>
      <w:r w:rsidRPr="002301B3">
        <w:t xml:space="preserve">Производит ежедневно уборку строительного мусора на месте проведения работ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мусора согласовывается с Заказчиком. </w:t>
      </w:r>
    </w:p>
    <w:p w14:paraId="0F22869F" w14:textId="3AB9A304" w:rsidR="00653990" w:rsidRPr="002301B3" w:rsidRDefault="00624701" w:rsidP="009B0A1E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</w:t>
      </w:r>
      <w:r w:rsidR="00070179" w:rsidRPr="002301B3">
        <w:rPr>
          <w:sz w:val="22"/>
          <w:szCs w:val="22"/>
        </w:rPr>
        <w:t>4</w:t>
      </w:r>
      <w:r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653990" w:rsidRPr="002301B3">
        <w:rPr>
          <w:sz w:val="22"/>
          <w:szCs w:val="22"/>
        </w:rPr>
        <w:t>Выполняет работы по изготовлению металлоконструкций опор, укосов и деталей крепления на своей производственной базе.</w:t>
      </w:r>
    </w:p>
    <w:p w14:paraId="3A933577" w14:textId="77777777" w:rsidR="00630A60" w:rsidRPr="002301B3" w:rsidRDefault="00653990" w:rsidP="009B0A1E">
      <w:pPr>
        <w:tabs>
          <w:tab w:val="left" w:pos="0"/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sz w:val="22"/>
          <w:szCs w:val="22"/>
        </w:rPr>
        <w:t>5.1.3</w:t>
      </w:r>
      <w:r w:rsidR="00070179" w:rsidRPr="002301B3">
        <w:rPr>
          <w:sz w:val="22"/>
          <w:szCs w:val="22"/>
        </w:rPr>
        <w:t>5</w:t>
      </w:r>
      <w:r w:rsidRPr="002301B3">
        <w:rPr>
          <w:sz w:val="22"/>
          <w:szCs w:val="22"/>
        </w:rPr>
        <w:t>.</w:t>
      </w:r>
      <w:r w:rsidR="009B0A1E" w:rsidRPr="002301B3">
        <w:rPr>
          <w:bCs/>
          <w:sz w:val="22"/>
          <w:szCs w:val="22"/>
        </w:rPr>
        <w:tab/>
      </w:r>
      <w:r w:rsidR="00630A60" w:rsidRPr="002301B3">
        <w:rPr>
          <w:bCs/>
          <w:sz w:val="22"/>
          <w:szCs w:val="22"/>
        </w:rPr>
        <w:t>Своевременно устранять недоделки, выявленные в процессе приемки строительных и монтажных работ.</w:t>
      </w:r>
    </w:p>
    <w:p w14:paraId="3C76D672" w14:textId="77777777" w:rsidR="00513F47" w:rsidRPr="002301B3" w:rsidRDefault="00513F47" w:rsidP="009B0A1E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5.1.3</w:t>
      </w:r>
      <w:r w:rsidR="00070179" w:rsidRPr="002301B3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Все операции Подрядчика по исполнению обязательс</w:t>
      </w:r>
      <w:r w:rsidR="001250BD" w:rsidRPr="002301B3">
        <w:rPr>
          <w:sz w:val="22"/>
          <w:szCs w:val="22"/>
        </w:rPr>
        <w:t xml:space="preserve">тв по </w:t>
      </w:r>
      <w:r w:rsidR="00630A60" w:rsidRPr="002301B3">
        <w:rPr>
          <w:sz w:val="22"/>
          <w:szCs w:val="22"/>
        </w:rPr>
        <w:t>д</w:t>
      </w:r>
      <w:r w:rsidRPr="002301B3">
        <w:rPr>
          <w:sz w:val="22"/>
          <w:szCs w:val="22"/>
        </w:rPr>
        <w:t xml:space="preserve">оговору, полностью отражаются в бухгалтерской, налоговой, статистической и любой иной отчетности, обязанности по ведению которой возлагается действующим законодательством Российской Федерации на Подрядчика. </w:t>
      </w:r>
    </w:p>
    <w:p w14:paraId="360DA071" w14:textId="7777777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14:paraId="43D0DE66" w14:textId="505D382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>В случае внесения Подрядчиком исправлений в ранее выста</w:t>
      </w:r>
      <w:r w:rsidR="00D41CCE">
        <w:rPr>
          <w:sz w:val="22"/>
          <w:szCs w:val="22"/>
        </w:rPr>
        <w:t xml:space="preserve">вленные в адрес Заказчика </w:t>
      </w:r>
      <w:r w:rsidR="00513F47" w:rsidRPr="002301B3">
        <w:rPr>
          <w:sz w:val="22"/>
          <w:szCs w:val="22"/>
        </w:rPr>
        <w:t>счета-</w:t>
      </w:r>
      <w:r w:rsidR="00D41CCE">
        <w:rPr>
          <w:sz w:val="22"/>
          <w:szCs w:val="22"/>
        </w:rPr>
        <w:t>фактуры</w:t>
      </w:r>
      <w:r w:rsidR="000B102C">
        <w:rPr>
          <w:sz w:val="22"/>
          <w:szCs w:val="22"/>
        </w:rPr>
        <w:t>/УПД</w:t>
      </w:r>
      <w:r w:rsidR="00D41CCE">
        <w:rPr>
          <w:sz w:val="22"/>
          <w:szCs w:val="22"/>
        </w:rPr>
        <w:t xml:space="preserve"> (корректировочные </w:t>
      </w:r>
      <w:r w:rsidR="00513F47" w:rsidRPr="002301B3">
        <w:rPr>
          <w:sz w:val="22"/>
          <w:szCs w:val="22"/>
        </w:rPr>
        <w:t>счета-фактуры</w:t>
      </w:r>
      <w:r w:rsidR="000B102C">
        <w:rPr>
          <w:sz w:val="22"/>
          <w:szCs w:val="22"/>
        </w:rPr>
        <w:t>/УПД</w:t>
      </w:r>
      <w:r w:rsidR="00513F47" w:rsidRPr="002301B3">
        <w:rPr>
          <w:sz w:val="22"/>
          <w:szCs w:val="22"/>
        </w:rPr>
        <w:t xml:space="preserve">) Подрядчик обязуется оперативно уточнять свои налоговые обязательства по НДС. </w:t>
      </w:r>
    </w:p>
    <w:p w14:paraId="3EF0D69B" w14:textId="77777777" w:rsidR="00513F47" w:rsidRPr="002301B3" w:rsidRDefault="00A11147" w:rsidP="009B0A1E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513F47" w:rsidRPr="002301B3">
        <w:rPr>
          <w:sz w:val="22"/>
          <w:szCs w:val="22"/>
        </w:rPr>
        <w:t>Подрядчик обязан предоставлять по запросу Заказчика информацию о включении им в налоговую отчетность по НДС операций по выполнению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14:paraId="35640BAB" w14:textId="77777777" w:rsidR="00490E2D" w:rsidRPr="002301B3" w:rsidRDefault="000F032E" w:rsidP="009B0A1E">
      <w:pPr>
        <w:pStyle w:val="20"/>
        <w:tabs>
          <w:tab w:val="left" w:pos="567"/>
        </w:tabs>
        <w:suppressAutoHyphens/>
        <w:rPr>
          <w:b/>
        </w:rPr>
      </w:pPr>
      <w:r w:rsidRPr="002301B3">
        <w:rPr>
          <w:b/>
        </w:rPr>
        <w:t>5</w:t>
      </w:r>
      <w:r w:rsidR="00703596" w:rsidRPr="002301B3">
        <w:rPr>
          <w:b/>
        </w:rPr>
        <w:t>.2</w:t>
      </w:r>
      <w:r w:rsidR="009B0A1E" w:rsidRPr="002301B3">
        <w:rPr>
          <w:b/>
        </w:rPr>
        <w:t>.</w:t>
      </w:r>
      <w:r w:rsidR="009B0A1E" w:rsidRPr="002301B3">
        <w:rPr>
          <w:b/>
        </w:rPr>
        <w:tab/>
      </w:r>
      <w:r w:rsidR="00703596" w:rsidRPr="002301B3">
        <w:rPr>
          <w:b/>
        </w:rPr>
        <w:t>Для выполнения своих обязательств Заказчик:</w:t>
      </w:r>
    </w:p>
    <w:p w14:paraId="5A20652E" w14:textId="77777777" w:rsidR="00A9683C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.2.1.</w:t>
      </w:r>
      <w:r w:rsidR="009B0A1E" w:rsidRPr="002301B3">
        <w:rPr>
          <w:sz w:val="22"/>
          <w:szCs w:val="22"/>
        </w:rPr>
        <w:tab/>
      </w:r>
      <w:r w:rsidR="00CF44A5" w:rsidRPr="002301B3">
        <w:rPr>
          <w:sz w:val="22"/>
          <w:szCs w:val="22"/>
        </w:rPr>
        <w:t>Передает Подрядчику на период выполнения работ по акту, подписанному Сторонами, площадку, пригодную для выполнения работ, оговоренных в п.1.1. настоящего договора</w:t>
      </w:r>
      <w:r w:rsidR="00A9683C" w:rsidRPr="002301B3">
        <w:rPr>
          <w:sz w:val="22"/>
          <w:szCs w:val="22"/>
        </w:rPr>
        <w:t>.</w:t>
      </w:r>
    </w:p>
    <w:p w14:paraId="27D6692F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.2.2.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Передает Подрядчику за 10</w:t>
      </w:r>
      <w:r w:rsidR="00504D75" w:rsidRPr="002301B3">
        <w:rPr>
          <w:sz w:val="22"/>
          <w:szCs w:val="22"/>
        </w:rPr>
        <w:t xml:space="preserve"> (десять)</w:t>
      </w:r>
      <w:r w:rsidR="00703596" w:rsidRPr="002301B3">
        <w:rPr>
          <w:sz w:val="22"/>
          <w:szCs w:val="22"/>
        </w:rPr>
        <w:t xml:space="preserve"> </w:t>
      </w:r>
      <w:r w:rsidR="00F13EC7" w:rsidRPr="002301B3">
        <w:rPr>
          <w:sz w:val="22"/>
          <w:szCs w:val="22"/>
        </w:rPr>
        <w:t xml:space="preserve">календарных </w:t>
      </w:r>
      <w:r w:rsidR="00703596" w:rsidRPr="002301B3">
        <w:rPr>
          <w:sz w:val="22"/>
          <w:szCs w:val="22"/>
        </w:rPr>
        <w:t xml:space="preserve">дней до начала </w:t>
      </w:r>
      <w:r w:rsidR="00526EEA" w:rsidRPr="002301B3">
        <w:rPr>
          <w:sz w:val="22"/>
          <w:szCs w:val="22"/>
        </w:rPr>
        <w:t>выполнения работ</w:t>
      </w:r>
      <w:r w:rsidR="00E0173B" w:rsidRPr="002301B3">
        <w:rPr>
          <w:sz w:val="22"/>
          <w:szCs w:val="22"/>
        </w:rPr>
        <w:t xml:space="preserve"> утвержденную</w:t>
      </w:r>
      <w:r w:rsidR="00703596" w:rsidRPr="002301B3">
        <w:rPr>
          <w:sz w:val="22"/>
          <w:szCs w:val="22"/>
        </w:rPr>
        <w:t xml:space="preserve"> </w:t>
      </w:r>
      <w:r w:rsidR="00F13EC7" w:rsidRPr="002301B3">
        <w:rPr>
          <w:sz w:val="22"/>
          <w:szCs w:val="22"/>
        </w:rPr>
        <w:t>сметную документацию</w:t>
      </w:r>
      <w:r w:rsidR="00703596" w:rsidRPr="002301B3">
        <w:rPr>
          <w:sz w:val="22"/>
          <w:szCs w:val="22"/>
        </w:rPr>
        <w:t>.</w:t>
      </w:r>
    </w:p>
    <w:p w14:paraId="678DF0E3" w14:textId="59F5702B" w:rsidR="007D79A0" w:rsidRPr="002301B3" w:rsidRDefault="007D79A0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5.2</w:t>
      </w:r>
      <w:r w:rsidR="009B0A1E" w:rsidRPr="002301B3">
        <w:rPr>
          <w:sz w:val="22"/>
          <w:szCs w:val="22"/>
        </w:rPr>
        <w:t>.3.</w:t>
      </w:r>
      <w:r w:rsidR="009B0A1E" w:rsidRPr="002301B3">
        <w:rPr>
          <w:sz w:val="22"/>
          <w:szCs w:val="22"/>
        </w:rPr>
        <w:tab/>
      </w:r>
      <w:r w:rsidR="00E7495A" w:rsidRPr="002301B3">
        <w:rPr>
          <w:sz w:val="22"/>
          <w:szCs w:val="22"/>
        </w:rPr>
        <w:t xml:space="preserve">Передает Подрядчику </w:t>
      </w:r>
      <w:r w:rsidR="00CE0689" w:rsidRPr="002301B3">
        <w:rPr>
          <w:sz w:val="22"/>
          <w:szCs w:val="22"/>
        </w:rPr>
        <w:t xml:space="preserve">Стандарт </w:t>
      </w:r>
      <w:r w:rsidRPr="002301B3">
        <w:rPr>
          <w:sz w:val="22"/>
          <w:szCs w:val="22"/>
        </w:rPr>
        <w:t xml:space="preserve">АО «Черногорэнерго» в области промышленной и пожарной безопасности, охраны </w:t>
      </w:r>
      <w:r w:rsidR="00CE0689" w:rsidRPr="002301B3">
        <w:rPr>
          <w:sz w:val="22"/>
          <w:szCs w:val="22"/>
        </w:rPr>
        <w:t xml:space="preserve">труда и охраны окружающей среды по Акту приема-передачи нормативных документов Заказчика (Приложение </w:t>
      </w:r>
      <w:r w:rsidR="00CE0689" w:rsidRPr="00B256E9">
        <w:rPr>
          <w:sz w:val="22"/>
          <w:szCs w:val="22"/>
        </w:rPr>
        <w:t>№</w:t>
      </w:r>
      <w:r w:rsidR="00363A6B" w:rsidRPr="00B256E9">
        <w:rPr>
          <w:sz w:val="22"/>
          <w:szCs w:val="22"/>
        </w:rPr>
        <w:t xml:space="preserve"> </w:t>
      </w:r>
      <w:r w:rsidR="002C09D0" w:rsidRPr="00B256E9">
        <w:rPr>
          <w:sz w:val="22"/>
          <w:szCs w:val="22"/>
        </w:rPr>
        <w:t>5</w:t>
      </w:r>
      <w:r w:rsidR="00CE0689" w:rsidRPr="002301B3">
        <w:rPr>
          <w:sz w:val="22"/>
          <w:szCs w:val="22"/>
        </w:rPr>
        <w:t xml:space="preserve"> к настоящему договору).</w:t>
      </w:r>
    </w:p>
    <w:p w14:paraId="4B5F12E0" w14:textId="148047E3" w:rsidR="00632974" w:rsidRPr="002301B3" w:rsidRDefault="007D79A0" w:rsidP="009B0A1E">
      <w:pPr>
        <w:pStyle w:val="20"/>
        <w:tabs>
          <w:tab w:val="left" w:pos="567"/>
        </w:tabs>
        <w:suppressAutoHyphens/>
      </w:pPr>
      <w:r w:rsidRPr="002301B3">
        <w:t>5.2.4.</w:t>
      </w:r>
      <w:r w:rsidR="009B0A1E" w:rsidRPr="002301B3">
        <w:tab/>
      </w:r>
      <w:r w:rsidR="00632974" w:rsidRPr="002301B3">
        <w:t xml:space="preserve">Перед </w:t>
      </w:r>
      <w:r w:rsidR="00363A6B" w:rsidRPr="002301B3">
        <w:t>началом производства</w:t>
      </w:r>
      <w:r w:rsidR="00632974" w:rsidRPr="002301B3">
        <w:t xml:space="preserve"> </w:t>
      </w:r>
      <w:r w:rsidR="00363A6B" w:rsidRPr="002301B3">
        <w:t>работ Заказчик</w:t>
      </w:r>
      <w:r w:rsidR="00632974" w:rsidRPr="002301B3">
        <w:t xml:space="preserve"> обеспечивает</w:t>
      </w:r>
      <w:r w:rsidR="00FA15CF" w:rsidRPr="002301B3">
        <w:t xml:space="preserve"> проведение </w:t>
      </w:r>
      <w:r w:rsidR="0085102A" w:rsidRPr="002301B3">
        <w:t xml:space="preserve">водных инструктажей по охране труда и пожарной безопасности, первичных инструктажей на рабочем месте, по охране труда и пожарной безопасности по месту производства </w:t>
      </w:r>
      <w:r w:rsidR="0085102A" w:rsidRPr="002301B3">
        <w:rPr>
          <w:color w:val="000000"/>
        </w:rPr>
        <w:t>работ на действующих объектах</w:t>
      </w:r>
      <w:r w:rsidR="00632974" w:rsidRPr="002301B3">
        <w:rPr>
          <w:color w:val="FF0000"/>
        </w:rPr>
        <w:t xml:space="preserve"> </w:t>
      </w:r>
      <w:r w:rsidR="00632974" w:rsidRPr="002301B3">
        <w:t xml:space="preserve">на основании письма со списком </w:t>
      </w:r>
      <w:r w:rsidR="00363A6B" w:rsidRPr="002301B3">
        <w:t>работников Подрядчика</w:t>
      </w:r>
      <w:r w:rsidR="00632974" w:rsidRPr="002301B3">
        <w:t xml:space="preserve">, а также оформляет наряд-допуск для производства </w:t>
      </w:r>
      <w:r w:rsidR="00363A6B" w:rsidRPr="002301B3">
        <w:t>работ Подрядчиком</w:t>
      </w:r>
      <w:r w:rsidR="00632974" w:rsidRPr="002301B3">
        <w:t xml:space="preserve"> в охранной зоне ВЛ.</w:t>
      </w:r>
    </w:p>
    <w:p w14:paraId="1963F01F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В течение </w:t>
      </w:r>
      <w:r w:rsidRPr="002301B3">
        <w:rPr>
          <w:sz w:val="22"/>
          <w:szCs w:val="22"/>
        </w:rPr>
        <w:t>5</w:t>
      </w:r>
      <w:r w:rsidR="00690C5D" w:rsidRPr="002301B3">
        <w:rPr>
          <w:sz w:val="22"/>
          <w:szCs w:val="22"/>
        </w:rPr>
        <w:t xml:space="preserve"> </w:t>
      </w:r>
      <w:r w:rsidR="00504D75" w:rsidRPr="002301B3">
        <w:rPr>
          <w:sz w:val="22"/>
          <w:szCs w:val="22"/>
        </w:rPr>
        <w:t>(пяти)</w:t>
      </w:r>
      <w:r w:rsidR="00703596" w:rsidRPr="002301B3">
        <w:rPr>
          <w:sz w:val="22"/>
          <w:szCs w:val="22"/>
        </w:rPr>
        <w:t xml:space="preserve"> </w:t>
      </w:r>
      <w:r w:rsidR="00526EEA" w:rsidRPr="002301B3">
        <w:rPr>
          <w:sz w:val="22"/>
          <w:szCs w:val="22"/>
        </w:rPr>
        <w:t xml:space="preserve">рабочих </w:t>
      </w:r>
      <w:r w:rsidR="00703596" w:rsidRPr="002301B3">
        <w:rPr>
          <w:sz w:val="22"/>
          <w:szCs w:val="22"/>
        </w:rPr>
        <w:t>дней рассм</w:t>
      </w:r>
      <w:r w:rsidR="00526EEA" w:rsidRPr="002301B3">
        <w:rPr>
          <w:sz w:val="22"/>
          <w:szCs w:val="22"/>
        </w:rPr>
        <w:t>атривает</w:t>
      </w:r>
      <w:r w:rsidR="00C07D81" w:rsidRPr="002301B3">
        <w:rPr>
          <w:sz w:val="22"/>
          <w:szCs w:val="22"/>
        </w:rPr>
        <w:t xml:space="preserve"> замечания Подрядчика по </w:t>
      </w:r>
      <w:r w:rsidR="008F1B80" w:rsidRPr="002301B3">
        <w:rPr>
          <w:sz w:val="22"/>
          <w:szCs w:val="22"/>
        </w:rPr>
        <w:t>сметной документации</w:t>
      </w:r>
      <w:r w:rsidR="00703596" w:rsidRPr="002301B3">
        <w:rPr>
          <w:sz w:val="22"/>
          <w:szCs w:val="22"/>
        </w:rPr>
        <w:t xml:space="preserve"> и о принятых решениях сообщ</w:t>
      </w:r>
      <w:r w:rsidR="00526EEA" w:rsidRPr="002301B3">
        <w:rPr>
          <w:sz w:val="22"/>
          <w:szCs w:val="22"/>
        </w:rPr>
        <w:t>ает</w:t>
      </w:r>
      <w:r w:rsidR="00703596" w:rsidRPr="002301B3">
        <w:rPr>
          <w:sz w:val="22"/>
          <w:szCs w:val="22"/>
        </w:rPr>
        <w:t xml:space="preserve"> Подрядчику.</w:t>
      </w:r>
    </w:p>
    <w:p w14:paraId="29FF9973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6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Организует работу приемочной комиссии по приемке объекта в эксплуатацию в течение 1</w:t>
      </w:r>
      <w:r w:rsidR="00526EEA" w:rsidRPr="002301B3">
        <w:rPr>
          <w:sz w:val="22"/>
          <w:szCs w:val="22"/>
        </w:rPr>
        <w:t>5</w:t>
      </w:r>
      <w:r w:rsidR="005741D1" w:rsidRPr="002301B3">
        <w:rPr>
          <w:sz w:val="22"/>
          <w:szCs w:val="22"/>
        </w:rPr>
        <w:t xml:space="preserve"> (</w:t>
      </w:r>
      <w:r w:rsidR="00526EEA" w:rsidRPr="002301B3">
        <w:rPr>
          <w:sz w:val="22"/>
          <w:szCs w:val="22"/>
        </w:rPr>
        <w:t>пятнадцати</w:t>
      </w:r>
      <w:r w:rsidR="005741D1" w:rsidRPr="002301B3">
        <w:rPr>
          <w:sz w:val="22"/>
          <w:szCs w:val="22"/>
        </w:rPr>
        <w:t>)</w:t>
      </w:r>
      <w:r w:rsidR="00703596" w:rsidRPr="002301B3">
        <w:rPr>
          <w:sz w:val="22"/>
          <w:szCs w:val="22"/>
        </w:rPr>
        <w:t xml:space="preserve"> </w:t>
      </w:r>
      <w:r w:rsidR="00526EEA" w:rsidRPr="002301B3">
        <w:rPr>
          <w:sz w:val="22"/>
          <w:szCs w:val="22"/>
        </w:rPr>
        <w:t xml:space="preserve">рабочих </w:t>
      </w:r>
      <w:r w:rsidR="00703596" w:rsidRPr="002301B3">
        <w:rPr>
          <w:sz w:val="22"/>
          <w:szCs w:val="22"/>
        </w:rPr>
        <w:t>дней с момента получения письменного уведомления от Подрядчика о готовности объекта</w:t>
      </w:r>
      <w:r w:rsidR="00CC3553" w:rsidRPr="002301B3">
        <w:rPr>
          <w:sz w:val="22"/>
          <w:szCs w:val="22"/>
        </w:rPr>
        <w:t xml:space="preserve"> и получения исполнительной документации</w:t>
      </w:r>
      <w:r w:rsidR="00E7495A" w:rsidRPr="002301B3">
        <w:rPr>
          <w:sz w:val="22"/>
          <w:szCs w:val="22"/>
        </w:rPr>
        <w:t xml:space="preserve"> в полном объеме</w:t>
      </w:r>
      <w:r w:rsidR="00703596" w:rsidRPr="002301B3">
        <w:rPr>
          <w:sz w:val="22"/>
          <w:szCs w:val="22"/>
        </w:rPr>
        <w:t>.</w:t>
      </w:r>
    </w:p>
    <w:p w14:paraId="4DAE8F7E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</w:t>
      </w:r>
      <w:r w:rsidR="00703596" w:rsidRPr="002301B3">
        <w:rPr>
          <w:sz w:val="22"/>
          <w:szCs w:val="22"/>
        </w:rPr>
        <w:t>2.</w:t>
      </w:r>
      <w:r w:rsidR="007D79A0" w:rsidRPr="002301B3">
        <w:rPr>
          <w:sz w:val="22"/>
          <w:szCs w:val="22"/>
        </w:rPr>
        <w:t>7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>В течение 5</w:t>
      </w:r>
      <w:r w:rsidR="005741D1" w:rsidRPr="002301B3">
        <w:rPr>
          <w:sz w:val="22"/>
          <w:szCs w:val="22"/>
        </w:rPr>
        <w:t xml:space="preserve"> (пяти)</w:t>
      </w:r>
      <w:r w:rsidR="00703596" w:rsidRPr="002301B3">
        <w:rPr>
          <w:sz w:val="22"/>
          <w:szCs w:val="22"/>
        </w:rPr>
        <w:t xml:space="preserve"> рабочих дней</w:t>
      </w:r>
      <w:r w:rsidR="007D79A0" w:rsidRPr="002301B3">
        <w:rPr>
          <w:sz w:val="22"/>
          <w:szCs w:val="22"/>
        </w:rPr>
        <w:t>, следующих за датой вступления договора в силу,</w:t>
      </w:r>
      <w:r w:rsidR="00703596" w:rsidRPr="002301B3">
        <w:rPr>
          <w:sz w:val="22"/>
          <w:szCs w:val="22"/>
        </w:rPr>
        <w:t xml:space="preserve"> назнач</w:t>
      </w:r>
      <w:r w:rsidR="007D79A0" w:rsidRPr="002301B3">
        <w:rPr>
          <w:sz w:val="22"/>
          <w:szCs w:val="22"/>
        </w:rPr>
        <w:t>ает</w:t>
      </w:r>
      <w:r w:rsidR="00703596" w:rsidRPr="002301B3">
        <w:rPr>
          <w:sz w:val="22"/>
          <w:szCs w:val="22"/>
        </w:rPr>
        <w:t xml:space="preserve"> </w:t>
      </w:r>
      <w:r w:rsidR="00CC3553" w:rsidRPr="002301B3">
        <w:rPr>
          <w:sz w:val="22"/>
          <w:szCs w:val="22"/>
        </w:rPr>
        <w:t>у</w:t>
      </w:r>
      <w:r w:rsidR="00703596" w:rsidRPr="002301B3">
        <w:rPr>
          <w:sz w:val="22"/>
          <w:szCs w:val="22"/>
        </w:rPr>
        <w:t>полномоченного представителя Заказ</w:t>
      </w:r>
      <w:r w:rsidR="00E0173B" w:rsidRPr="002301B3">
        <w:rPr>
          <w:sz w:val="22"/>
          <w:szCs w:val="22"/>
        </w:rPr>
        <w:t>чика и в письменной форме сообщае</w:t>
      </w:r>
      <w:r w:rsidR="00703596" w:rsidRPr="002301B3">
        <w:rPr>
          <w:sz w:val="22"/>
          <w:szCs w:val="22"/>
        </w:rPr>
        <w:t>т об этом Подрядчику.</w:t>
      </w:r>
    </w:p>
    <w:p w14:paraId="3CC3AFE3" w14:textId="3E508224" w:rsidR="00C76E22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</w:t>
      </w:r>
      <w:r w:rsidR="007D79A0" w:rsidRPr="002301B3">
        <w:rPr>
          <w:sz w:val="22"/>
          <w:szCs w:val="22"/>
        </w:rPr>
        <w:t>8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C76E22" w:rsidRPr="002301B3">
        <w:rPr>
          <w:sz w:val="22"/>
          <w:szCs w:val="22"/>
        </w:rPr>
        <w:t>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</w:t>
      </w:r>
      <w:r w:rsidR="00A11147" w:rsidRPr="002301B3">
        <w:rPr>
          <w:sz w:val="22"/>
          <w:szCs w:val="22"/>
        </w:rPr>
        <w:t>исленных в п.</w:t>
      </w:r>
      <w:r w:rsidR="00363A6B">
        <w:rPr>
          <w:sz w:val="22"/>
          <w:szCs w:val="22"/>
        </w:rPr>
        <w:t xml:space="preserve"> </w:t>
      </w:r>
      <w:r w:rsidR="00A11147" w:rsidRPr="002301B3">
        <w:rPr>
          <w:sz w:val="22"/>
          <w:szCs w:val="22"/>
        </w:rPr>
        <w:t xml:space="preserve">5.1.1. настоящего </w:t>
      </w:r>
      <w:r w:rsidR="00363A6B">
        <w:rPr>
          <w:sz w:val="22"/>
          <w:szCs w:val="22"/>
        </w:rPr>
        <w:t>Д</w:t>
      </w:r>
      <w:r w:rsidR="00C76E22" w:rsidRPr="002301B3">
        <w:rPr>
          <w:sz w:val="22"/>
          <w:szCs w:val="22"/>
        </w:rPr>
        <w:t>оговора.</w:t>
      </w:r>
    </w:p>
    <w:p w14:paraId="3A3F6C82" w14:textId="77777777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9B0A1E" w:rsidRPr="002301B3">
        <w:rPr>
          <w:sz w:val="22"/>
          <w:szCs w:val="22"/>
        </w:rPr>
        <w:t>.2.9.</w:t>
      </w:r>
      <w:r w:rsidR="009B0A1E" w:rsidRPr="002301B3">
        <w:rPr>
          <w:sz w:val="22"/>
          <w:szCs w:val="22"/>
        </w:rPr>
        <w:tab/>
      </w:r>
      <w:r w:rsidR="007D79A0" w:rsidRPr="002301B3">
        <w:rPr>
          <w:sz w:val="22"/>
          <w:szCs w:val="22"/>
        </w:rPr>
        <w:t>С</w:t>
      </w:r>
      <w:r w:rsidR="00703596" w:rsidRPr="002301B3">
        <w:rPr>
          <w:sz w:val="22"/>
          <w:szCs w:val="22"/>
        </w:rPr>
        <w:t>овместно с Подрядчиком определяет объемы выполненных работ</w:t>
      </w:r>
      <w:r w:rsidR="00513AA3" w:rsidRPr="002301B3">
        <w:rPr>
          <w:sz w:val="22"/>
          <w:szCs w:val="22"/>
        </w:rPr>
        <w:t xml:space="preserve"> и</w:t>
      </w:r>
      <w:r w:rsidR="00C07D81" w:rsidRPr="002301B3">
        <w:rPr>
          <w:sz w:val="22"/>
          <w:szCs w:val="22"/>
        </w:rPr>
        <w:t xml:space="preserve"> закупленных</w:t>
      </w:r>
      <w:r w:rsidR="007D79A0" w:rsidRPr="002301B3">
        <w:rPr>
          <w:sz w:val="22"/>
          <w:szCs w:val="22"/>
        </w:rPr>
        <w:t xml:space="preserve"> материалов</w:t>
      </w:r>
      <w:r w:rsidR="00703596" w:rsidRPr="002301B3">
        <w:rPr>
          <w:sz w:val="22"/>
          <w:szCs w:val="22"/>
        </w:rPr>
        <w:t>.</w:t>
      </w:r>
    </w:p>
    <w:p w14:paraId="2E329749" w14:textId="6985234E" w:rsidR="00703596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5.2.</w:t>
      </w:r>
      <w:r w:rsidR="007D79A0" w:rsidRPr="002301B3">
        <w:rPr>
          <w:sz w:val="22"/>
          <w:szCs w:val="22"/>
        </w:rPr>
        <w:t>10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Заказчик оставляет за собой право уменьшить </w:t>
      </w:r>
      <w:r w:rsidR="00CC3553" w:rsidRPr="002301B3">
        <w:rPr>
          <w:sz w:val="22"/>
          <w:szCs w:val="22"/>
        </w:rPr>
        <w:t xml:space="preserve">или увеличить </w:t>
      </w:r>
      <w:r w:rsidR="00703596" w:rsidRPr="002301B3">
        <w:rPr>
          <w:sz w:val="22"/>
          <w:szCs w:val="22"/>
        </w:rPr>
        <w:t xml:space="preserve">объемы работ по настоящему </w:t>
      </w:r>
      <w:r w:rsidR="00363A6B">
        <w:rPr>
          <w:sz w:val="22"/>
          <w:szCs w:val="22"/>
        </w:rPr>
        <w:t>Д</w:t>
      </w:r>
      <w:r w:rsidR="00703596" w:rsidRPr="002301B3">
        <w:rPr>
          <w:sz w:val="22"/>
          <w:szCs w:val="22"/>
        </w:rPr>
        <w:t>оговору, предупредив Подрядчика за 20</w:t>
      </w:r>
      <w:r w:rsidR="00071CDC" w:rsidRPr="002301B3">
        <w:rPr>
          <w:sz w:val="22"/>
          <w:szCs w:val="22"/>
        </w:rPr>
        <w:t xml:space="preserve"> (двадцать) </w:t>
      </w:r>
      <w:r w:rsidR="00363A6B">
        <w:rPr>
          <w:sz w:val="22"/>
          <w:szCs w:val="22"/>
        </w:rPr>
        <w:t xml:space="preserve">календарных </w:t>
      </w:r>
      <w:r w:rsidR="00CC3553" w:rsidRPr="002301B3">
        <w:rPr>
          <w:sz w:val="22"/>
          <w:szCs w:val="22"/>
        </w:rPr>
        <w:t>дней, офо</w:t>
      </w:r>
      <w:r w:rsidR="00E0173B" w:rsidRPr="002301B3">
        <w:rPr>
          <w:sz w:val="22"/>
          <w:szCs w:val="22"/>
        </w:rPr>
        <w:t>рмив соответствующие изменения Д</w:t>
      </w:r>
      <w:r w:rsidR="00CC3553" w:rsidRPr="002301B3">
        <w:rPr>
          <w:sz w:val="22"/>
          <w:szCs w:val="22"/>
        </w:rPr>
        <w:t>опол</w:t>
      </w:r>
      <w:r w:rsidR="00E0173B" w:rsidRPr="002301B3">
        <w:rPr>
          <w:sz w:val="22"/>
          <w:szCs w:val="22"/>
        </w:rPr>
        <w:t xml:space="preserve">нительным соглашением к настоящему </w:t>
      </w:r>
      <w:r w:rsidR="00363A6B">
        <w:rPr>
          <w:sz w:val="22"/>
          <w:szCs w:val="22"/>
        </w:rPr>
        <w:t>Д</w:t>
      </w:r>
      <w:r w:rsidR="00E0173B" w:rsidRPr="002301B3">
        <w:rPr>
          <w:sz w:val="22"/>
          <w:szCs w:val="22"/>
        </w:rPr>
        <w:t>оговору.</w:t>
      </w:r>
    </w:p>
    <w:p w14:paraId="65E2A01D" w14:textId="22F29C65" w:rsidR="00CF44A5" w:rsidRPr="002301B3" w:rsidRDefault="000F032E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5</w:t>
      </w:r>
      <w:r w:rsidR="00703596" w:rsidRPr="002301B3">
        <w:rPr>
          <w:sz w:val="22"/>
          <w:szCs w:val="22"/>
        </w:rPr>
        <w:t>.2.1</w:t>
      </w:r>
      <w:r w:rsidR="007D79A0" w:rsidRPr="002301B3">
        <w:rPr>
          <w:sz w:val="22"/>
          <w:szCs w:val="22"/>
        </w:rPr>
        <w:t>1</w:t>
      </w:r>
      <w:r w:rsidR="009B0A1E" w:rsidRPr="002301B3">
        <w:rPr>
          <w:sz w:val="22"/>
          <w:szCs w:val="22"/>
        </w:rPr>
        <w:t>.</w:t>
      </w:r>
      <w:r w:rsidR="009B0A1E" w:rsidRPr="002301B3">
        <w:rPr>
          <w:sz w:val="22"/>
          <w:szCs w:val="22"/>
        </w:rPr>
        <w:tab/>
      </w:r>
      <w:r w:rsidR="00703596" w:rsidRPr="002301B3">
        <w:rPr>
          <w:sz w:val="22"/>
          <w:szCs w:val="22"/>
        </w:rPr>
        <w:t xml:space="preserve">Заказчик обязуется принять и оплатить </w:t>
      </w:r>
      <w:r w:rsidR="00AE6066">
        <w:rPr>
          <w:sz w:val="22"/>
          <w:szCs w:val="22"/>
        </w:rPr>
        <w:t xml:space="preserve">качественно и своевременно </w:t>
      </w:r>
      <w:r w:rsidR="00703596" w:rsidRPr="002301B3">
        <w:rPr>
          <w:sz w:val="22"/>
          <w:szCs w:val="22"/>
        </w:rPr>
        <w:t xml:space="preserve">выполненные Подрядчиком работы на условиях, предусмотренных настоящим </w:t>
      </w:r>
      <w:r w:rsidR="00AE6066">
        <w:rPr>
          <w:sz w:val="22"/>
          <w:szCs w:val="22"/>
        </w:rPr>
        <w:t>Д</w:t>
      </w:r>
      <w:r w:rsidR="00703596" w:rsidRPr="002301B3">
        <w:rPr>
          <w:sz w:val="22"/>
          <w:szCs w:val="22"/>
        </w:rPr>
        <w:t>оговором.</w:t>
      </w:r>
    </w:p>
    <w:p w14:paraId="42255526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b/>
          <w:bCs/>
          <w:sz w:val="22"/>
          <w:szCs w:val="22"/>
        </w:rPr>
      </w:pPr>
      <w:r w:rsidRPr="002301B3">
        <w:rPr>
          <w:b/>
          <w:bCs/>
          <w:sz w:val="22"/>
          <w:szCs w:val="22"/>
        </w:rPr>
        <w:t>5.3.</w:t>
      </w:r>
      <w:bookmarkStart w:id="2" w:name="_Hlk56416347"/>
      <w:r w:rsidR="009B0A1E" w:rsidRPr="002301B3">
        <w:rPr>
          <w:b/>
          <w:bCs/>
          <w:sz w:val="22"/>
          <w:szCs w:val="22"/>
        </w:rPr>
        <w:tab/>
      </w:r>
      <w:r w:rsidR="00A11147" w:rsidRPr="002301B3">
        <w:rPr>
          <w:b/>
          <w:bCs/>
          <w:sz w:val="22"/>
          <w:szCs w:val="22"/>
        </w:rPr>
        <w:t>Для целей настоящего д</w:t>
      </w:r>
      <w:r w:rsidRPr="002301B3">
        <w:rPr>
          <w:b/>
          <w:bCs/>
          <w:sz w:val="22"/>
          <w:szCs w:val="22"/>
        </w:rPr>
        <w:t>оговора, в соответствии с</w:t>
      </w:r>
      <w:r w:rsidR="00EC47D8" w:rsidRPr="002301B3">
        <w:rPr>
          <w:b/>
          <w:bCs/>
          <w:sz w:val="22"/>
          <w:szCs w:val="22"/>
        </w:rPr>
        <w:t>о ст</w:t>
      </w:r>
      <w:r w:rsidRPr="002301B3">
        <w:rPr>
          <w:b/>
          <w:bCs/>
          <w:sz w:val="22"/>
          <w:szCs w:val="22"/>
        </w:rPr>
        <w:t>.</w:t>
      </w:r>
      <w:r w:rsidR="00BB0C3D" w:rsidRPr="002301B3">
        <w:rPr>
          <w:b/>
          <w:bCs/>
          <w:sz w:val="22"/>
          <w:szCs w:val="22"/>
        </w:rPr>
        <w:t xml:space="preserve"> </w:t>
      </w:r>
      <w:r w:rsidRPr="002301B3">
        <w:rPr>
          <w:b/>
          <w:bCs/>
          <w:sz w:val="22"/>
          <w:szCs w:val="22"/>
        </w:rPr>
        <w:t>431.2 ГК РФ, Стороны дают следующие заверения и гарантии:</w:t>
      </w:r>
    </w:p>
    <w:p w14:paraId="2D4059C3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</w:t>
      </w:r>
      <w:r w:rsidR="00A11147" w:rsidRPr="002301B3">
        <w:rPr>
          <w:sz w:val="22"/>
          <w:szCs w:val="22"/>
        </w:rPr>
        <w:t>имой для заключения настоящего д</w:t>
      </w:r>
      <w:r w:rsidRPr="002301B3">
        <w:rPr>
          <w:sz w:val="22"/>
          <w:szCs w:val="22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</w:t>
      </w:r>
      <w:r w:rsidR="00A11147" w:rsidRPr="002301B3">
        <w:rPr>
          <w:sz w:val="22"/>
          <w:szCs w:val="22"/>
        </w:rPr>
        <w:t>ючении и исполнении настоящего д</w:t>
      </w:r>
      <w:r w:rsidRPr="002301B3">
        <w:rPr>
          <w:sz w:val="22"/>
          <w:szCs w:val="22"/>
        </w:rPr>
        <w:t>оговора не преследует  цель неуплаты суммы налога;</w:t>
      </w:r>
    </w:p>
    <w:p w14:paraId="18C06835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A11147" w:rsidRPr="002301B3">
        <w:rPr>
          <w:sz w:val="22"/>
          <w:szCs w:val="22"/>
        </w:rPr>
        <w:t>оих обязательств по настоящему д</w:t>
      </w:r>
      <w:r w:rsidRPr="002301B3">
        <w:rPr>
          <w:sz w:val="22"/>
          <w:szCs w:val="22"/>
        </w:rPr>
        <w:t>оговору;</w:t>
      </w:r>
    </w:p>
    <w:p w14:paraId="286A6EF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Сторо</w:t>
      </w:r>
      <w:r w:rsidR="00A11147" w:rsidRPr="002301B3">
        <w:rPr>
          <w:sz w:val="22"/>
          <w:szCs w:val="22"/>
        </w:rPr>
        <w:t>нами при заключении настоящего д</w:t>
      </w:r>
      <w:r w:rsidRPr="002301B3">
        <w:rPr>
          <w:sz w:val="22"/>
          <w:szCs w:val="22"/>
        </w:rPr>
        <w:t>оговора соблюдены все требования действующего законодательства РФ и учредительных документов Сторон;</w:t>
      </w:r>
    </w:p>
    <w:p w14:paraId="16304FB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- Лица, подписываю</w:t>
      </w:r>
      <w:r w:rsidR="00A11147" w:rsidRPr="002301B3">
        <w:rPr>
          <w:sz w:val="22"/>
          <w:szCs w:val="22"/>
        </w:rPr>
        <w:t>щие от имени Стороны настоящий д</w:t>
      </w:r>
      <w:r w:rsidRPr="002301B3">
        <w:rPr>
          <w:sz w:val="22"/>
          <w:szCs w:val="22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14:paraId="566F636B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0A45D957" w14:textId="77777777" w:rsidR="00513F47" w:rsidRPr="002301B3" w:rsidRDefault="00513F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</w:t>
      </w:r>
      <w:r w:rsidR="00A11147" w:rsidRPr="002301B3">
        <w:rPr>
          <w:sz w:val="22"/>
          <w:szCs w:val="22"/>
        </w:rPr>
        <w:t>оих обязательств по настоящему д</w:t>
      </w:r>
      <w:r w:rsidRPr="002301B3">
        <w:rPr>
          <w:sz w:val="22"/>
          <w:szCs w:val="22"/>
        </w:rPr>
        <w:t>оговору, и не существует каких-либо препятствий технического или иного характера для обмена информацией;</w:t>
      </w:r>
    </w:p>
    <w:p w14:paraId="34AF8D70" w14:textId="77777777" w:rsidR="00513F47" w:rsidRDefault="00A11147" w:rsidP="009B0A1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 при заключении настоящего д</w:t>
      </w:r>
      <w:r w:rsidR="00513F47" w:rsidRPr="002301B3">
        <w:rPr>
          <w:sz w:val="22"/>
          <w:szCs w:val="22"/>
        </w:rPr>
        <w:t>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</w:t>
      </w:r>
      <w:r w:rsidRPr="002301B3">
        <w:rPr>
          <w:sz w:val="22"/>
          <w:szCs w:val="22"/>
        </w:rPr>
        <w:t>ию и/или исполнению настоящего д</w:t>
      </w:r>
      <w:r w:rsidR="00513F47" w:rsidRPr="002301B3">
        <w:rPr>
          <w:sz w:val="22"/>
          <w:szCs w:val="22"/>
        </w:rPr>
        <w:t>оговора.</w:t>
      </w:r>
    </w:p>
    <w:p w14:paraId="4BB89106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5.4. Подписывая настоящий договор, Подрядчик заявляет и гарантирует, что он:</w:t>
      </w:r>
    </w:p>
    <w:p w14:paraId="02A07ACF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риски и трудности выполнения работ;</w:t>
      </w:r>
    </w:p>
    <w:p w14:paraId="619412B1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изучил все материалы договора и получил полную информацию по всем вопросам, которые могли бы повлиять на сроки выполнения, стоимость и качество работ;</w:t>
      </w:r>
    </w:p>
    <w:p w14:paraId="089DF2B0" w14:textId="77777777" w:rsidR="00C442EA" w:rsidRPr="00C442EA" w:rsidRDefault="00C442EA" w:rsidP="00C442EA">
      <w:pPr>
        <w:suppressAutoHyphens/>
        <w:jc w:val="both"/>
        <w:rPr>
          <w:sz w:val="22"/>
          <w:szCs w:val="22"/>
        </w:rPr>
      </w:pPr>
      <w:r w:rsidRPr="00C442EA">
        <w:rPr>
          <w:sz w:val="22"/>
          <w:szCs w:val="22"/>
        </w:rPr>
        <w:t>- никакая другая работа Подрядчика не является приоритетной в ущерб работам по настоящему договору.</w:t>
      </w:r>
    </w:p>
    <w:bookmarkEnd w:id="2"/>
    <w:p w14:paraId="4DD1C952" w14:textId="77777777" w:rsidR="00B274A4" w:rsidRPr="002301B3" w:rsidRDefault="00B274A4" w:rsidP="00C25719">
      <w:pPr>
        <w:suppressAutoHyphens/>
        <w:jc w:val="both"/>
        <w:rPr>
          <w:sz w:val="22"/>
          <w:szCs w:val="22"/>
        </w:rPr>
      </w:pPr>
    </w:p>
    <w:p w14:paraId="04251B25" w14:textId="77777777" w:rsidR="00371584" w:rsidRPr="002301B3" w:rsidRDefault="00371584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УЧЕТНАЯ ДОКУМЕНТАЦИЯ, СДАЧА-ПРИЕМКА РАБОТ</w:t>
      </w:r>
    </w:p>
    <w:p w14:paraId="64998813" w14:textId="77777777" w:rsidR="006F7418" w:rsidRPr="006F7418" w:rsidRDefault="006F7418" w:rsidP="006F7418">
      <w:pPr>
        <w:pStyle w:val="af5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6F7418">
        <w:rPr>
          <w:sz w:val="22"/>
          <w:szCs w:val="22"/>
        </w:rPr>
        <w:t>Оригиналы документов, в том числе первичных учетных документов, а также счетов-фактур/УПД, должны направляться Заказчику 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Договора).</w:t>
      </w:r>
    </w:p>
    <w:p w14:paraId="29AF6A40" w14:textId="77777777" w:rsidR="002673F2" w:rsidRPr="002301B3" w:rsidRDefault="002673F2" w:rsidP="006F7418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Первичная учетная документация включает в себя:</w:t>
      </w:r>
    </w:p>
    <w:p w14:paraId="498BD2B8" w14:textId="2131459E" w:rsidR="002673F2" w:rsidRPr="002301B3" w:rsidRDefault="002673F2" w:rsidP="006F741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Ак</w:t>
      </w:r>
      <w:r w:rsidR="00395237" w:rsidRPr="002301B3">
        <w:rPr>
          <w:sz w:val="22"/>
          <w:szCs w:val="22"/>
        </w:rPr>
        <w:t>т о приемке выполненных работ (Ф</w:t>
      </w:r>
      <w:r w:rsidRPr="002301B3">
        <w:rPr>
          <w:sz w:val="22"/>
          <w:szCs w:val="22"/>
        </w:rPr>
        <w:t xml:space="preserve">орма </w:t>
      </w:r>
      <w:r w:rsidR="00395237" w:rsidRPr="002301B3">
        <w:rPr>
          <w:sz w:val="22"/>
          <w:szCs w:val="22"/>
        </w:rPr>
        <w:t>№</w:t>
      </w:r>
      <w:r w:rsidR="00D173E6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КС-2);</w:t>
      </w:r>
    </w:p>
    <w:p w14:paraId="141FC2E6" w14:textId="4E06718B" w:rsidR="002673F2" w:rsidRDefault="002673F2" w:rsidP="006F7418">
      <w:pPr>
        <w:tabs>
          <w:tab w:val="left" w:pos="426"/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Справка о стоимос</w:t>
      </w:r>
      <w:r w:rsidR="00395237" w:rsidRPr="002301B3">
        <w:rPr>
          <w:sz w:val="22"/>
          <w:szCs w:val="22"/>
        </w:rPr>
        <w:t>ти выполненных работ и затрат (Ф</w:t>
      </w:r>
      <w:r w:rsidRPr="002301B3">
        <w:rPr>
          <w:sz w:val="22"/>
          <w:szCs w:val="22"/>
        </w:rPr>
        <w:t xml:space="preserve">орма </w:t>
      </w:r>
      <w:r w:rsidR="00395237" w:rsidRPr="002301B3">
        <w:rPr>
          <w:sz w:val="22"/>
          <w:szCs w:val="22"/>
        </w:rPr>
        <w:t>№</w:t>
      </w:r>
      <w:r w:rsidR="00D173E6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КС-3)</w:t>
      </w:r>
      <w:r w:rsidR="00CA49A1">
        <w:rPr>
          <w:sz w:val="22"/>
          <w:szCs w:val="22"/>
        </w:rPr>
        <w:t>.</w:t>
      </w:r>
    </w:p>
    <w:p w14:paraId="7F239F8A" w14:textId="613266D5" w:rsidR="00D173E6" w:rsidRPr="006A61A2" w:rsidRDefault="00344D91" w:rsidP="006A61A2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951B0A">
        <w:rPr>
          <w:sz w:val="22"/>
          <w:szCs w:val="22"/>
        </w:rPr>
        <w:t xml:space="preserve">Подрядчик </w:t>
      </w:r>
      <w:r w:rsidR="00F40A11" w:rsidRPr="00951B0A">
        <w:rPr>
          <w:sz w:val="22"/>
          <w:szCs w:val="22"/>
        </w:rPr>
        <w:t>за фактически выполненный объем работ в отчетный период (один календарный месяц)</w:t>
      </w:r>
      <w:r w:rsidRPr="00951B0A">
        <w:rPr>
          <w:sz w:val="22"/>
          <w:szCs w:val="22"/>
        </w:rPr>
        <w:t xml:space="preserve"> предоставляет до</w:t>
      </w:r>
      <w:r w:rsidR="00EC47D8" w:rsidRPr="00951B0A">
        <w:rPr>
          <w:sz w:val="22"/>
          <w:szCs w:val="22"/>
        </w:rPr>
        <w:t xml:space="preserve"> последнего числа </w:t>
      </w:r>
      <w:r w:rsidR="0021776F" w:rsidRPr="00951B0A">
        <w:rPr>
          <w:sz w:val="22"/>
          <w:szCs w:val="22"/>
        </w:rPr>
        <w:t xml:space="preserve">отчетного </w:t>
      </w:r>
      <w:r w:rsidR="00AE46A4" w:rsidRPr="00951B0A">
        <w:rPr>
          <w:sz w:val="22"/>
          <w:szCs w:val="22"/>
        </w:rPr>
        <w:t>месяц</w:t>
      </w:r>
      <w:r w:rsidR="0021776F" w:rsidRPr="00951B0A">
        <w:rPr>
          <w:sz w:val="22"/>
          <w:szCs w:val="22"/>
        </w:rPr>
        <w:t>а</w:t>
      </w:r>
      <w:r w:rsidRPr="00951B0A">
        <w:rPr>
          <w:sz w:val="22"/>
          <w:szCs w:val="22"/>
        </w:rPr>
        <w:t xml:space="preserve"> по формам: Акт о приемке выполне</w:t>
      </w:r>
      <w:r w:rsidR="00D844F9" w:rsidRPr="00951B0A">
        <w:rPr>
          <w:sz w:val="22"/>
          <w:szCs w:val="22"/>
        </w:rPr>
        <w:t>нных работ (Ф</w:t>
      </w:r>
      <w:r w:rsidR="00E0173B" w:rsidRPr="00951B0A">
        <w:rPr>
          <w:sz w:val="22"/>
          <w:szCs w:val="22"/>
        </w:rPr>
        <w:t xml:space="preserve">орма </w:t>
      </w:r>
      <w:r w:rsidR="00D844F9" w:rsidRPr="00951B0A">
        <w:rPr>
          <w:sz w:val="22"/>
          <w:szCs w:val="22"/>
        </w:rPr>
        <w:t>№</w:t>
      </w:r>
      <w:r w:rsidR="00E0173B" w:rsidRPr="00951B0A">
        <w:rPr>
          <w:sz w:val="22"/>
          <w:szCs w:val="22"/>
        </w:rPr>
        <w:t>КС-2), справку</w:t>
      </w:r>
      <w:r w:rsidRPr="00951B0A">
        <w:rPr>
          <w:sz w:val="22"/>
          <w:szCs w:val="22"/>
        </w:rPr>
        <w:t xml:space="preserve"> о стоимос</w:t>
      </w:r>
      <w:r w:rsidR="00D844F9" w:rsidRPr="00951B0A">
        <w:rPr>
          <w:sz w:val="22"/>
          <w:szCs w:val="22"/>
        </w:rPr>
        <w:t>ти выполненных работ и затрат (Ф</w:t>
      </w:r>
      <w:r w:rsidRPr="00951B0A">
        <w:rPr>
          <w:sz w:val="22"/>
          <w:szCs w:val="22"/>
        </w:rPr>
        <w:t xml:space="preserve">орма </w:t>
      </w:r>
      <w:r w:rsidR="00D844F9" w:rsidRPr="00951B0A">
        <w:rPr>
          <w:sz w:val="22"/>
          <w:szCs w:val="22"/>
        </w:rPr>
        <w:t>№</w:t>
      </w:r>
      <w:r w:rsidR="002F3467">
        <w:rPr>
          <w:sz w:val="22"/>
          <w:szCs w:val="22"/>
        </w:rPr>
        <w:t xml:space="preserve"> </w:t>
      </w:r>
      <w:r w:rsidR="00D844F9" w:rsidRPr="00951B0A">
        <w:rPr>
          <w:sz w:val="22"/>
          <w:szCs w:val="22"/>
        </w:rPr>
        <w:t xml:space="preserve">КС-3), </w:t>
      </w:r>
      <w:r w:rsidR="007E415C" w:rsidRPr="00951B0A">
        <w:rPr>
          <w:sz w:val="22"/>
          <w:szCs w:val="22"/>
        </w:rPr>
        <w:t>счет-фактуру/УПД,</w:t>
      </w:r>
      <w:r w:rsidR="007E415C" w:rsidRPr="007E415C">
        <w:rPr>
          <w:sz w:val="22"/>
          <w:szCs w:val="22"/>
        </w:rPr>
        <w:t xml:space="preserve"> исполнительную документацию</w:t>
      </w:r>
      <w:r w:rsidR="007E415C">
        <w:rPr>
          <w:sz w:val="22"/>
          <w:szCs w:val="22"/>
        </w:rPr>
        <w:t>.</w:t>
      </w:r>
    </w:p>
    <w:p w14:paraId="61589611" w14:textId="2A1B38FF" w:rsidR="002673F2" w:rsidRPr="002301B3" w:rsidRDefault="00344D91" w:rsidP="006F7418">
      <w:pPr>
        <w:numPr>
          <w:ilvl w:val="1"/>
          <w:numId w:val="7"/>
        </w:numPr>
        <w:tabs>
          <w:tab w:val="left" w:pos="426"/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Подрядчик в течение 5 (пяти) рабочих дней после завершения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</w:t>
      </w:r>
      <w:r w:rsidR="00A11147" w:rsidRPr="002301B3">
        <w:rPr>
          <w:sz w:val="22"/>
          <w:szCs w:val="22"/>
        </w:rPr>
        <w:t>указанному в п.</w:t>
      </w:r>
      <w:r w:rsidR="00951B0A">
        <w:rPr>
          <w:sz w:val="22"/>
          <w:szCs w:val="22"/>
        </w:rPr>
        <w:t xml:space="preserve"> </w:t>
      </w:r>
      <w:r w:rsidR="00A11147" w:rsidRPr="002301B3">
        <w:rPr>
          <w:sz w:val="22"/>
          <w:szCs w:val="22"/>
        </w:rPr>
        <w:t>6.1. настоящего д</w:t>
      </w:r>
      <w:r w:rsidRPr="002301B3">
        <w:rPr>
          <w:sz w:val="22"/>
          <w:szCs w:val="22"/>
        </w:rPr>
        <w:t>оговора.</w:t>
      </w:r>
    </w:p>
    <w:p w14:paraId="1E81FDCB" w14:textId="01965AAA" w:rsidR="00344D91" w:rsidRPr="002301B3" w:rsidRDefault="00344D91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Заказчик в течение 5 (пяти) рабочих дней с момента получения указанного комплекта документов рассм</w:t>
      </w:r>
      <w:r w:rsidR="00951B0A">
        <w:rPr>
          <w:sz w:val="22"/>
          <w:szCs w:val="22"/>
        </w:rPr>
        <w:t xml:space="preserve">атривает </w:t>
      </w:r>
      <w:r w:rsidRPr="002301B3">
        <w:rPr>
          <w:sz w:val="22"/>
          <w:szCs w:val="22"/>
        </w:rPr>
        <w:t>их и направ</w:t>
      </w:r>
      <w:r w:rsidR="00951B0A">
        <w:rPr>
          <w:sz w:val="22"/>
          <w:szCs w:val="22"/>
        </w:rPr>
        <w:t>ляет</w:t>
      </w:r>
      <w:r w:rsidRPr="002301B3">
        <w:rPr>
          <w:sz w:val="22"/>
          <w:szCs w:val="22"/>
        </w:rPr>
        <w:t xml:space="preserve"> Подрядчику подписанный со св</w:t>
      </w:r>
      <w:r w:rsidR="00395237" w:rsidRPr="002301B3">
        <w:rPr>
          <w:sz w:val="22"/>
          <w:szCs w:val="22"/>
        </w:rPr>
        <w:t>оей стороны комплект документов</w:t>
      </w:r>
      <w:r w:rsidRPr="002301B3">
        <w:rPr>
          <w:sz w:val="22"/>
          <w:szCs w:val="22"/>
        </w:rPr>
        <w:t xml:space="preserve">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14:paraId="7BF212A2" w14:textId="77777777" w:rsidR="00ED2DE0" w:rsidRPr="002301B3" w:rsidRDefault="001A2B3E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обязан осуществить все доработки в указанный Заказчиком срок и направить Заказчику новый комплект документов. Заказчик обязан при получении от Подрядчика</w:t>
      </w:r>
      <w:r w:rsidR="00ED2DE0" w:rsidRPr="002301B3">
        <w:rPr>
          <w:sz w:val="22"/>
          <w:szCs w:val="22"/>
        </w:rPr>
        <w:t xml:space="preserve"> нового комплекта документов рассмотреть их, при отсутствии замечаний подписать и вернуть </w:t>
      </w:r>
      <w:r w:rsidR="00E0173B" w:rsidRPr="002301B3">
        <w:rPr>
          <w:sz w:val="22"/>
          <w:szCs w:val="22"/>
        </w:rPr>
        <w:t>1 (</w:t>
      </w:r>
      <w:r w:rsidR="00ED2DE0" w:rsidRPr="002301B3">
        <w:rPr>
          <w:sz w:val="22"/>
          <w:szCs w:val="22"/>
        </w:rPr>
        <w:t>один</w:t>
      </w:r>
      <w:r w:rsidR="00E0173B" w:rsidRPr="002301B3">
        <w:rPr>
          <w:sz w:val="22"/>
          <w:szCs w:val="22"/>
        </w:rPr>
        <w:t>)</w:t>
      </w:r>
      <w:r w:rsidR="00ED2DE0" w:rsidRPr="002301B3">
        <w:rPr>
          <w:sz w:val="22"/>
          <w:szCs w:val="22"/>
        </w:rPr>
        <w:t xml:space="preserve"> экземпляр комплекта документов Подрядчику в течение 5 (пяти) рабочих дней с даты получения.</w:t>
      </w:r>
    </w:p>
    <w:p w14:paraId="10C1D268" w14:textId="77777777" w:rsidR="00ED2DE0" w:rsidRPr="002301B3" w:rsidRDefault="001250BD" w:rsidP="00B93055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ED2DE0" w:rsidRPr="002301B3">
        <w:rPr>
          <w:sz w:val="22"/>
          <w:szCs w:val="22"/>
        </w:rPr>
        <w:t xml:space="preserve">Работы считаются надлежащим образом выполненными и принятыми Заказчиком с момента подписания </w:t>
      </w:r>
      <w:r w:rsidR="0021776F" w:rsidRPr="002301B3">
        <w:rPr>
          <w:sz w:val="22"/>
          <w:szCs w:val="22"/>
        </w:rPr>
        <w:t xml:space="preserve">Сторонами </w:t>
      </w:r>
      <w:r w:rsidR="00ED2DE0" w:rsidRPr="002301B3">
        <w:rPr>
          <w:sz w:val="22"/>
          <w:szCs w:val="22"/>
        </w:rPr>
        <w:t xml:space="preserve">Акта о приемке выполненных работ </w:t>
      </w:r>
      <w:r w:rsidR="00395237" w:rsidRPr="002301B3">
        <w:rPr>
          <w:sz w:val="22"/>
          <w:szCs w:val="22"/>
        </w:rPr>
        <w:t>(Форма №КС-2)</w:t>
      </w:r>
      <w:r w:rsidR="0021776F" w:rsidRPr="002301B3">
        <w:rPr>
          <w:sz w:val="22"/>
          <w:szCs w:val="22"/>
        </w:rPr>
        <w:t>.</w:t>
      </w:r>
    </w:p>
    <w:p w14:paraId="76B19580" w14:textId="1CFB15F4" w:rsidR="001B5325" w:rsidRPr="002301B3" w:rsidRDefault="001B5325" w:rsidP="00B34866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Для подтверждения объемов выполненных работ Подрядчик обязан предоставить вместе с документами, указанными в п. 6.2 настоящего </w:t>
      </w:r>
      <w:r w:rsidR="006A61A2">
        <w:rPr>
          <w:sz w:val="22"/>
          <w:szCs w:val="22"/>
        </w:rPr>
        <w:t>Д</w:t>
      </w:r>
      <w:r w:rsidRPr="002301B3">
        <w:rPr>
          <w:sz w:val="22"/>
          <w:szCs w:val="22"/>
        </w:rPr>
        <w:t>оговора 2 (</w:t>
      </w:r>
      <w:r w:rsidR="006A61A2">
        <w:rPr>
          <w:sz w:val="22"/>
          <w:szCs w:val="22"/>
        </w:rPr>
        <w:t>Д</w:t>
      </w:r>
      <w:r w:rsidRPr="002301B3">
        <w:rPr>
          <w:sz w:val="22"/>
          <w:szCs w:val="22"/>
        </w:rPr>
        <w:t>ва) комплекта исполнительной документации, подтверждающей предъявляемые объемы работ.</w:t>
      </w:r>
    </w:p>
    <w:p w14:paraId="35774E6A" w14:textId="3FE3C077" w:rsidR="001B5325" w:rsidRPr="00951B0A" w:rsidRDefault="001B5325" w:rsidP="004C4723">
      <w:pPr>
        <w:numPr>
          <w:ilvl w:val="1"/>
          <w:numId w:val="7"/>
        </w:numPr>
        <w:tabs>
          <w:tab w:val="left" w:pos="426"/>
        </w:tabs>
        <w:suppressAutoHyphens/>
        <w:ind w:left="0" w:firstLine="0"/>
        <w:jc w:val="both"/>
        <w:rPr>
          <w:sz w:val="22"/>
          <w:szCs w:val="22"/>
        </w:rPr>
      </w:pPr>
      <w:r w:rsidRPr="00951B0A">
        <w:rPr>
          <w:sz w:val="22"/>
          <w:szCs w:val="22"/>
        </w:rPr>
        <w:t xml:space="preserve">Приемка законченного </w:t>
      </w:r>
      <w:r w:rsidR="0021776F" w:rsidRPr="00951B0A">
        <w:rPr>
          <w:sz w:val="22"/>
          <w:szCs w:val="22"/>
        </w:rPr>
        <w:t>ремонтом</w:t>
      </w:r>
      <w:r w:rsidR="004E68CC" w:rsidRPr="00951B0A">
        <w:rPr>
          <w:sz w:val="22"/>
          <w:szCs w:val="22"/>
        </w:rPr>
        <w:t xml:space="preserve"> объекта оформляется</w:t>
      </w:r>
      <w:r w:rsidRPr="00951B0A">
        <w:rPr>
          <w:sz w:val="22"/>
          <w:szCs w:val="22"/>
        </w:rPr>
        <w:t xml:space="preserve"> Актом</w:t>
      </w:r>
      <w:r w:rsidR="000F1430" w:rsidRPr="00951B0A">
        <w:rPr>
          <w:sz w:val="22"/>
          <w:szCs w:val="22"/>
        </w:rPr>
        <w:t xml:space="preserve"> </w:t>
      </w:r>
      <w:r w:rsidR="00B34866" w:rsidRPr="00951B0A">
        <w:rPr>
          <w:sz w:val="22"/>
          <w:szCs w:val="22"/>
        </w:rPr>
        <w:t>приемки законченного ремонтом объекта (произвольная форма).</w:t>
      </w:r>
    </w:p>
    <w:p w14:paraId="3D0811F9" w14:textId="2B205C06" w:rsidR="001B5325" w:rsidRPr="00B34866" w:rsidRDefault="001B5325" w:rsidP="00B34866">
      <w:pPr>
        <w:pStyle w:val="af5"/>
        <w:numPr>
          <w:ilvl w:val="1"/>
          <w:numId w:val="7"/>
        </w:numPr>
        <w:tabs>
          <w:tab w:val="left" w:pos="426"/>
        </w:tabs>
        <w:ind w:left="0" w:firstLine="0"/>
        <w:jc w:val="both"/>
        <w:rPr>
          <w:sz w:val="22"/>
          <w:szCs w:val="22"/>
        </w:rPr>
      </w:pPr>
      <w:r w:rsidRPr="00B34866">
        <w:rPr>
          <w:sz w:val="22"/>
          <w:szCs w:val="22"/>
        </w:rPr>
        <w:t xml:space="preserve">Дата утверждения Акта </w:t>
      </w:r>
      <w:r w:rsidR="00B34866" w:rsidRPr="00B34866">
        <w:rPr>
          <w:sz w:val="22"/>
          <w:szCs w:val="22"/>
        </w:rPr>
        <w:t xml:space="preserve">приемки законченного ремонтом объекта </w:t>
      </w:r>
      <w:r w:rsidR="0021776F" w:rsidRPr="00B34866">
        <w:rPr>
          <w:sz w:val="22"/>
          <w:szCs w:val="22"/>
        </w:rPr>
        <w:t xml:space="preserve">(произвольная форма) </w:t>
      </w:r>
      <w:r w:rsidRPr="00B34866">
        <w:rPr>
          <w:sz w:val="22"/>
          <w:szCs w:val="22"/>
        </w:rPr>
        <w:t xml:space="preserve">приемочной комиссией определяет момент перехода к Заказчику обязанностей по содержанию объекта, а </w:t>
      </w:r>
      <w:r w:rsidR="000F1430" w:rsidRPr="00B34866">
        <w:rPr>
          <w:sz w:val="22"/>
          <w:szCs w:val="22"/>
        </w:rPr>
        <w:t>т</w:t>
      </w:r>
      <w:r w:rsidRPr="00B34866">
        <w:rPr>
          <w:sz w:val="22"/>
          <w:szCs w:val="22"/>
        </w:rPr>
        <w:t>акже рисков случайной гибели и/или случайного повреждения объекта.</w:t>
      </w:r>
    </w:p>
    <w:p w14:paraId="79A652A6" w14:textId="77777777" w:rsidR="006C0504" w:rsidRDefault="006C0504" w:rsidP="00607E99">
      <w:pPr>
        <w:tabs>
          <w:tab w:val="left" w:pos="567"/>
        </w:tabs>
        <w:suppressAutoHyphens/>
        <w:rPr>
          <w:b/>
          <w:sz w:val="22"/>
          <w:szCs w:val="22"/>
        </w:rPr>
      </w:pPr>
    </w:p>
    <w:p w14:paraId="40B5EEA9" w14:textId="77777777" w:rsidR="0058519C" w:rsidRDefault="0058519C" w:rsidP="00607E99">
      <w:pPr>
        <w:tabs>
          <w:tab w:val="left" w:pos="567"/>
        </w:tabs>
        <w:suppressAutoHyphens/>
        <w:rPr>
          <w:b/>
          <w:sz w:val="22"/>
          <w:szCs w:val="22"/>
        </w:rPr>
      </w:pPr>
    </w:p>
    <w:p w14:paraId="548EE233" w14:textId="77777777" w:rsidR="0058519C" w:rsidRPr="002301B3" w:rsidRDefault="0058519C" w:rsidP="00607E99">
      <w:pPr>
        <w:tabs>
          <w:tab w:val="left" w:pos="567"/>
        </w:tabs>
        <w:suppressAutoHyphens/>
        <w:rPr>
          <w:b/>
          <w:sz w:val="22"/>
          <w:szCs w:val="22"/>
        </w:rPr>
      </w:pPr>
    </w:p>
    <w:p w14:paraId="7CBD984C" w14:textId="77777777" w:rsidR="00FD72F0" w:rsidRPr="002301B3" w:rsidRDefault="00FD72F0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lastRenderedPageBreak/>
        <w:t>ГАРАНТИЙНЫЙ СРОК</w:t>
      </w:r>
    </w:p>
    <w:p w14:paraId="3EE31CD6" w14:textId="77777777" w:rsidR="00D91DAD" w:rsidRDefault="00FD72F0" w:rsidP="008D3B2C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D91DAD">
        <w:rPr>
          <w:sz w:val="22"/>
          <w:szCs w:val="22"/>
        </w:rPr>
        <w:t xml:space="preserve">Продолжительность гарантийного срока для работ, выполняемых по настоящему договору, составляет </w:t>
      </w:r>
      <w:r w:rsidR="002412F4" w:rsidRPr="00D91DAD">
        <w:rPr>
          <w:sz w:val="22"/>
          <w:szCs w:val="22"/>
        </w:rPr>
        <w:t xml:space="preserve">24 (двадцать четыре) месяца с даты подписания Сторонами оформленного надлежащим образом Акта </w:t>
      </w:r>
      <w:r w:rsidR="00D91DAD" w:rsidRPr="00D91DAD">
        <w:rPr>
          <w:sz w:val="22"/>
          <w:szCs w:val="22"/>
        </w:rPr>
        <w:t xml:space="preserve">приемки законченного ремонтом объекта (произвольная форма). </w:t>
      </w:r>
    </w:p>
    <w:p w14:paraId="61C8E396" w14:textId="7331219B" w:rsidR="00FD72F0" w:rsidRPr="00D91DAD" w:rsidRDefault="00FD72F0" w:rsidP="008D3B2C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D91DAD">
        <w:rPr>
          <w:sz w:val="22"/>
          <w:szCs w:val="22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14:paraId="2BA0CC0F" w14:textId="77777777" w:rsidR="00610798" w:rsidRPr="002301B3" w:rsidRDefault="00610798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Гарантия качества результата выполнения работ, а также материалов, предоставляемых Подрядчиком, предусмотренные настоящим договором, распространяется на все составляющие результаты работ, выполненных в рамках договора.</w:t>
      </w:r>
    </w:p>
    <w:p w14:paraId="52C1155E" w14:textId="77777777" w:rsidR="00900325" w:rsidRPr="002301B3" w:rsidRDefault="00610798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</w:t>
      </w:r>
      <w:r w:rsidR="00900325" w:rsidRPr="002301B3">
        <w:rPr>
          <w:sz w:val="22"/>
          <w:szCs w:val="22"/>
        </w:rPr>
        <w:t xml:space="preserve"> либо неправильной эксплуатации.</w:t>
      </w:r>
    </w:p>
    <w:p w14:paraId="545DA0A6" w14:textId="77777777" w:rsidR="00253E07" w:rsidRPr="002301B3" w:rsidRDefault="00253E07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Течение срока исковой давности начинается с даты вручения указанного заявления о дефектах/недостатках непосредственно Подрядчику либо с даты отправления заявления по почте или факсу.</w:t>
      </w:r>
    </w:p>
    <w:p w14:paraId="26E8D08E" w14:textId="77777777" w:rsidR="00253E07" w:rsidRPr="002301B3" w:rsidRDefault="00253E07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нарушения Подрядчиком обязательств по договору, включая замену </w:t>
      </w:r>
      <w:r w:rsidR="00AE46A4" w:rsidRPr="002301B3">
        <w:rPr>
          <w:sz w:val="22"/>
          <w:szCs w:val="22"/>
        </w:rPr>
        <w:t>материалов</w:t>
      </w:r>
      <w:r w:rsidR="003F61AC" w:rsidRPr="002301B3">
        <w:rPr>
          <w:sz w:val="22"/>
          <w:szCs w:val="22"/>
        </w:rPr>
        <w:t>, обеспечение которыми возложено на Подрядчика</w:t>
      </w:r>
      <w:r w:rsidR="000E4F5A" w:rsidRPr="002301B3">
        <w:rPr>
          <w:sz w:val="22"/>
          <w:szCs w:val="22"/>
        </w:rPr>
        <w:t xml:space="preserve">, </w:t>
      </w:r>
      <w:r w:rsidR="003F61AC" w:rsidRPr="002301B3">
        <w:rPr>
          <w:sz w:val="22"/>
          <w:szCs w:val="22"/>
        </w:rPr>
        <w:t>а также, в случае необходимости, повторно выполнить отдельные виды работ.</w:t>
      </w:r>
    </w:p>
    <w:p w14:paraId="4C959FAB" w14:textId="77777777" w:rsidR="003F61AC" w:rsidRPr="002301B3" w:rsidRDefault="003F61A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Срок гарантии в отношении новых материалов, предоставленных взамен дефектных, начинает отсчитываться вновь с даты замены,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14:paraId="231B32EC" w14:textId="77777777" w:rsidR="00607E99" w:rsidRPr="002301B3" w:rsidRDefault="005C1AB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В случае</w:t>
      </w:r>
      <w:r w:rsidR="00E0173B" w:rsidRPr="002301B3">
        <w:rPr>
          <w:sz w:val="22"/>
          <w:szCs w:val="22"/>
        </w:rPr>
        <w:t>, если П</w:t>
      </w:r>
      <w:r w:rsidRPr="002301B3">
        <w:rPr>
          <w:sz w:val="22"/>
          <w:szCs w:val="22"/>
        </w:rPr>
        <w:t>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14:paraId="657D4C5E" w14:textId="2DF9AE92" w:rsidR="005C1ABC" w:rsidRPr="002301B3" w:rsidRDefault="005C1ABC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материалы, то Заказчик вправе заменить материалы и устранить дефекты/недостатки собственными силами или силами других организаций. В этом случае Подрядчик обязан в течение 30 (тридцати) дней, считая с даты</w:t>
      </w:r>
      <w:r w:rsidR="00BD4B21" w:rsidRPr="002301B3">
        <w:rPr>
          <w:sz w:val="22"/>
          <w:szCs w:val="22"/>
        </w:rPr>
        <w:t xml:space="preserve"> предъявления соответствующего требования, оплатить затраты Заказчика по устранению дефектов/недостатков </w:t>
      </w:r>
      <w:r w:rsidR="006A61A2" w:rsidRPr="002301B3">
        <w:rPr>
          <w:sz w:val="22"/>
          <w:szCs w:val="22"/>
        </w:rPr>
        <w:t>на</w:t>
      </w:r>
      <w:r w:rsidR="006A61A2">
        <w:rPr>
          <w:sz w:val="22"/>
          <w:szCs w:val="22"/>
        </w:rPr>
        <w:t xml:space="preserve"> </w:t>
      </w:r>
      <w:r w:rsidR="006A61A2" w:rsidRPr="002301B3">
        <w:rPr>
          <w:sz w:val="22"/>
          <w:szCs w:val="22"/>
        </w:rPr>
        <w:t>основании,</w:t>
      </w:r>
      <w:r w:rsidR="00BD4B21" w:rsidRPr="002301B3">
        <w:rPr>
          <w:sz w:val="22"/>
          <w:szCs w:val="22"/>
        </w:rPr>
        <w:t xml:space="preserve"> представленных Заказчиком счета и калькуляции затрат.</w:t>
      </w:r>
    </w:p>
    <w:p w14:paraId="12E79AAD" w14:textId="77777777" w:rsidR="006C1A36" w:rsidRPr="006A61A2" w:rsidRDefault="006C1A36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pacing w:val="-10"/>
          <w:sz w:val="22"/>
          <w:szCs w:val="22"/>
        </w:rPr>
      </w:pPr>
      <w:r w:rsidRPr="006A61A2">
        <w:rPr>
          <w:spacing w:val="-10"/>
          <w:sz w:val="22"/>
          <w:szCs w:val="22"/>
        </w:rPr>
        <w:t>Если отступления в работе от условий договора или иные дефекты/недостатки результатов работ не были устранены Подрядчиком в установленный Заказчиком разумны</w:t>
      </w:r>
      <w:r w:rsidR="00C07D81" w:rsidRPr="006A61A2">
        <w:rPr>
          <w:spacing w:val="-10"/>
          <w:sz w:val="22"/>
          <w:szCs w:val="22"/>
        </w:rPr>
        <w:t>й</w:t>
      </w:r>
      <w:r w:rsidRPr="006A61A2">
        <w:rPr>
          <w:spacing w:val="-10"/>
          <w:sz w:val="22"/>
          <w:szCs w:val="22"/>
        </w:rPr>
        <w:t xml:space="preserve"> срок,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14:paraId="5A25A13C" w14:textId="77777777" w:rsidR="00900325" w:rsidRPr="006A61A2" w:rsidRDefault="006C1A36" w:rsidP="00607E99">
      <w:pPr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spacing w:val="-10"/>
          <w:sz w:val="22"/>
          <w:szCs w:val="22"/>
        </w:rPr>
      </w:pPr>
      <w:r w:rsidRPr="006A61A2">
        <w:rPr>
          <w:spacing w:val="-10"/>
          <w:sz w:val="22"/>
          <w:szCs w:val="22"/>
        </w:rPr>
        <w:t>Подрядчик не несет ответственности за нарушение правил технической эксплуатации объекта в гарантийный срок.</w:t>
      </w:r>
    </w:p>
    <w:p w14:paraId="70A75216" w14:textId="77777777" w:rsidR="006C0504" w:rsidRPr="002301B3" w:rsidRDefault="006C0504" w:rsidP="00C25719">
      <w:pPr>
        <w:suppressAutoHyphens/>
        <w:jc w:val="both"/>
        <w:rPr>
          <w:sz w:val="22"/>
          <w:szCs w:val="22"/>
        </w:rPr>
      </w:pPr>
    </w:p>
    <w:p w14:paraId="5E050748" w14:textId="77777777" w:rsidR="00371584" w:rsidRPr="002301B3" w:rsidRDefault="00371584" w:rsidP="00C25719">
      <w:pPr>
        <w:numPr>
          <w:ilvl w:val="0"/>
          <w:numId w:val="7"/>
        </w:numPr>
        <w:suppressAutoHyphens/>
        <w:ind w:left="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ОТВЕТСТВЕННОСТЬ СТОРОН</w:t>
      </w:r>
    </w:p>
    <w:p w14:paraId="704CB6E0" w14:textId="6387C28B" w:rsidR="003E2DF8" w:rsidRDefault="00607E99" w:rsidP="003E2DF8">
      <w:pPr>
        <w:suppressAutoHyphens/>
        <w:jc w:val="both"/>
        <w:rPr>
          <w:sz w:val="23"/>
          <w:szCs w:val="23"/>
        </w:rPr>
      </w:pPr>
      <w:r w:rsidRPr="002301B3">
        <w:rPr>
          <w:sz w:val="22"/>
          <w:szCs w:val="22"/>
        </w:rPr>
        <w:t>8.1.</w:t>
      </w:r>
      <w:r w:rsidR="006048B5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</w:t>
      </w:r>
      <w:r w:rsidR="003E2DF8">
        <w:rPr>
          <w:sz w:val="22"/>
          <w:szCs w:val="22"/>
        </w:rPr>
        <w:t xml:space="preserve"> </w:t>
      </w:r>
      <w:r w:rsidR="003E2DF8">
        <w:rPr>
          <w:sz w:val="23"/>
          <w:szCs w:val="23"/>
        </w:rPr>
        <w:t>и настоящим Договором.</w:t>
      </w:r>
    </w:p>
    <w:p w14:paraId="39C793E4" w14:textId="77777777" w:rsidR="002412F4" w:rsidRPr="002301B3" w:rsidRDefault="00607E99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314196" w:rsidRPr="002301B3">
        <w:rPr>
          <w:sz w:val="22"/>
          <w:szCs w:val="22"/>
        </w:rPr>
        <w:t>окументации и обязательных для С</w:t>
      </w:r>
      <w:r w:rsidR="002412F4" w:rsidRPr="002301B3">
        <w:rPr>
          <w:sz w:val="22"/>
          <w:szCs w:val="22"/>
        </w:rPr>
        <w:t>торон нормах и правилах.</w:t>
      </w:r>
    </w:p>
    <w:p w14:paraId="3881623B" w14:textId="48C58392" w:rsidR="0021776F" w:rsidRPr="002301B3" w:rsidRDefault="00C45C49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8.3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6A61A2" w:rsidRPr="002301B3">
        <w:rPr>
          <w:sz w:val="22"/>
          <w:szCs w:val="22"/>
        </w:rPr>
        <w:t xml:space="preserve">Подрядчик несет </w:t>
      </w:r>
      <w:r w:rsidR="006A61A2">
        <w:rPr>
          <w:sz w:val="22"/>
          <w:szCs w:val="22"/>
        </w:rPr>
        <w:t>о</w:t>
      </w:r>
      <w:r w:rsidR="0021776F" w:rsidRPr="002301B3">
        <w:rPr>
          <w:sz w:val="22"/>
          <w:szCs w:val="22"/>
        </w:rPr>
        <w:t xml:space="preserve">тветственность за соблюдение требований охраны труда, охраны окружающей среды, промышленной безопасности, пожарной безопасности, санитарно-гигиенического режима на </w:t>
      </w:r>
      <w:r w:rsidR="00A9683C" w:rsidRPr="002301B3">
        <w:rPr>
          <w:sz w:val="22"/>
          <w:szCs w:val="22"/>
        </w:rPr>
        <w:t>строительной</w:t>
      </w:r>
      <w:r w:rsidR="0021776F" w:rsidRPr="002301B3">
        <w:rPr>
          <w:sz w:val="22"/>
          <w:szCs w:val="22"/>
        </w:rPr>
        <w:t xml:space="preserve"> площадке.</w:t>
      </w:r>
    </w:p>
    <w:p w14:paraId="7F64D4B1" w14:textId="4F4A6EF5" w:rsidR="0020756B" w:rsidRDefault="00BF136A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8.4</w:t>
      </w:r>
      <w:r w:rsidR="00607E99"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0756B" w:rsidRPr="0020756B">
        <w:rPr>
          <w:sz w:val="22"/>
          <w:szCs w:val="22"/>
        </w:rPr>
        <w:t xml:space="preserve">Ответственность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объект возлагается на Подрядчика.                                                    </w:t>
      </w:r>
    </w:p>
    <w:p w14:paraId="56A23817" w14:textId="693FC21F" w:rsidR="002412F4" w:rsidRPr="002301B3" w:rsidRDefault="0020756B" w:rsidP="0020756B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8.5.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При нарушении наземных, подземных и воздушных коммуникаций или нанесении ущерба третьему лицу по вине Подрядчика, последний возмещает Заказчику или третьему лицу убытки, связанные с ликвидацией аварий</w:t>
      </w:r>
      <w:r w:rsidR="0087115A" w:rsidRPr="002301B3">
        <w:rPr>
          <w:sz w:val="22"/>
          <w:szCs w:val="22"/>
        </w:rPr>
        <w:t>,</w:t>
      </w:r>
      <w:r w:rsidR="002412F4" w:rsidRPr="002301B3">
        <w:rPr>
          <w:sz w:val="22"/>
          <w:szCs w:val="22"/>
        </w:rPr>
        <w:t xml:space="preserve"> или восстанавливает их собственными силами за свой счет.</w:t>
      </w:r>
    </w:p>
    <w:p w14:paraId="322F9E8F" w14:textId="630B02AB" w:rsidR="0020756B" w:rsidRDefault="0020756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8.6.</w:t>
      </w:r>
      <w:r w:rsidR="009E2D0F" w:rsidRPr="009E2D0F">
        <w:rPr>
          <w:sz w:val="22"/>
          <w:szCs w:val="22"/>
        </w:rPr>
        <w:t xml:space="preserve"> </w:t>
      </w:r>
      <w:r w:rsidR="009E2D0F" w:rsidRPr="003E2DF8">
        <w:rPr>
          <w:sz w:val="22"/>
          <w:szCs w:val="22"/>
        </w:rPr>
        <w:t xml:space="preserve">В случае, нарушения Подрядчиком требований, </w:t>
      </w:r>
      <w:r w:rsidR="009E2D0F" w:rsidRPr="006A61A2">
        <w:rPr>
          <w:sz w:val="22"/>
          <w:szCs w:val="22"/>
        </w:rPr>
        <w:t>предусмотренных п. 12.4 настоящего</w:t>
      </w:r>
      <w:r w:rsidR="009E2D0F" w:rsidRPr="003E2DF8">
        <w:rPr>
          <w:sz w:val="22"/>
          <w:szCs w:val="22"/>
        </w:rPr>
        <w:t xml:space="preserve"> Договора, Подрядчик уплачивает Заказчику штраф в размере 10 (десяти) процентов от стоимости настоящего Договора.</w:t>
      </w:r>
    </w:p>
    <w:p w14:paraId="3A1659E6" w14:textId="650C4451" w:rsidR="003E2DF8" w:rsidRDefault="0020756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8.7. </w:t>
      </w:r>
      <w:r w:rsidR="009E2D0F" w:rsidRPr="003E2DF8">
        <w:rPr>
          <w:sz w:val="22"/>
          <w:szCs w:val="22"/>
        </w:rPr>
        <w:t>В случае</w:t>
      </w:r>
      <w:r w:rsidR="009E2D0F">
        <w:rPr>
          <w:sz w:val="22"/>
          <w:szCs w:val="22"/>
        </w:rPr>
        <w:t xml:space="preserve"> о</w:t>
      </w:r>
      <w:r w:rsidR="009E2D0F" w:rsidRPr="00D70979">
        <w:rPr>
          <w:sz w:val="22"/>
          <w:szCs w:val="22"/>
        </w:rPr>
        <w:t>бнаружени</w:t>
      </w:r>
      <w:r w:rsidR="009E2D0F">
        <w:rPr>
          <w:sz w:val="22"/>
          <w:szCs w:val="22"/>
        </w:rPr>
        <w:t>я</w:t>
      </w:r>
      <w:r w:rsidR="009E2D0F" w:rsidRPr="00D70979">
        <w:rPr>
          <w:sz w:val="22"/>
          <w:szCs w:val="22"/>
        </w:rPr>
        <w:t xml:space="preserve"> на территории выполнения работ работников Подрядчика (работников привлечённых им организаций) в состоянии алкогольного, наркотического или токсического опьянения; пронос (провоз, хранение), употребление алкогольной продукции или веществ, вызывающих наркотическое или токсическое опьянение; нахождение на территории выполнения работ веществ, вызывающих алкогольное, токсическое или наркотическое опьянение</w:t>
      </w:r>
      <w:r w:rsidR="009E2D0F">
        <w:rPr>
          <w:sz w:val="22"/>
          <w:szCs w:val="22"/>
        </w:rPr>
        <w:t xml:space="preserve">, </w:t>
      </w:r>
      <w:r w:rsidR="009E2D0F" w:rsidRPr="003E2DF8">
        <w:rPr>
          <w:sz w:val="22"/>
          <w:szCs w:val="22"/>
        </w:rPr>
        <w:t xml:space="preserve">Подрядчик уплачивает Заказчику штраф в размере </w:t>
      </w:r>
      <w:r w:rsidR="009E2D0F">
        <w:rPr>
          <w:sz w:val="22"/>
          <w:szCs w:val="22"/>
        </w:rPr>
        <w:t xml:space="preserve">100 000 (Сто тысяч рублей) за каждый </w:t>
      </w:r>
      <w:r w:rsidR="009E2D0F" w:rsidRPr="00D70979">
        <w:rPr>
          <w:sz w:val="22"/>
          <w:szCs w:val="22"/>
        </w:rPr>
        <w:t>такой факт. Стороны установили, что данная ответственность наступает в полном объёме для Подрядчика независимо от того, были ли выявлены указанные факты непосредственно при выполнении работ, определённых Договором и независимо от наступивших последствий для Заказчика, вызванных указанными нарушениями.</w:t>
      </w:r>
    </w:p>
    <w:p w14:paraId="0916E103" w14:textId="3031AED1" w:rsidR="00D70979" w:rsidRPr="00D70979" w:rsidRDefault="003E2DF8" w:rsidP="00D7097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 w:rsidR="0020756B">
        <w:rPr>
          <w:sz w:val="22"/>
          <w:szCs w:val="22"/>
        </w:rPr>
        <w:t>8</w:t>
      </w:r>
      <w:r w:rsidRPr="002301B3">
        <w:rPr>
          <w:sz w:val="22"/>
          <w:szCs w:val="22"/>
        </w:rPr>
        <w:t>.</w:t>
      </w:r>
      <w:r w:rsidR="009E2D0F">
        <w:rPr>
          <w:sz w:val="22"/>
          <w:szCs w:val="22"/>
        </w:rPr>
        <w:t xml:space="preserve"> При о</w:t>
      </w:r>
      <w:r w:rsidR="009E2D0F" w:rsidRPr="00D70979">
        <w:rPr>
          <w:sz w:val="22"/>
          <w:szCs w:val="22"/>
        </w:rPr>
        <w:t>тказ</w:t>
      </w:r>
      <w:r w:rsidR="009E2D0F">
        <w:rPr>
          <w:sz w:val="22"/>
          <w:szCs w:val="22"/>
        </w:rPr>
        <w:t>е работника Подрядчика</w:t>
      </w:r>
      <w:r w:rsidR="009E2D0F" w:rsidRPr="00D70979">
        <w:rPr>
          <w:sz w:val="22"/>
          <w:szCs w:val="22"/>
        </w:rPr>
        <w:t xml:space="preserve"> </w:t>
      </w:r>
      <w:r w:rsidR="009E2D0F">
        <w:rPr>
          <w:sz w:val="22"/>
          <w:szCs w:val="22"/>
        </w:rPr>
        <w:t>или лица, привлеченного Подрядчиком,</w:t>
      </w:r>
      <w:r w:rsidR="009E2D0F" w:rsidRPr="00D70979">
        <w:rPr>
          <w:sz w:val="22"/>
          <w:szCs w:val="22"/>
        </w:rPr>
        <w:t xml:space="preserve"> от прохождения освидетельствования на состояние опьянения</w:t>
      </w:r>
      <w:r w:rsidR="009E2D0F">
        <w:rPr>
          <w:sz w:val="22"/>
          <w:szCs w:val="22"/>
        </w:rPr>
        <w:t xml:space="preserve">, при выявлении фактов, указанных в п.8.8. настоящего Договора, Подрядчик </w:t>
      </w:r>
      <w:r w:rsidR="009E2D0F" w:rsidRPr="003E2DF8">
        <w:rPr>
          <w:sz w:val="22"/>
          <w:szCs w:val="22"/>
        </w:rPr>
        <w:t>уплачивает Заказчику штраф</w:t>
      </w:r>
      <w:r w:rsidR="009E2D0F">
        <w:rPr>
          <w:sz w:val="22"/>
          <w:szCs w:val="22"/>
        </w:rPr>
        <w:t xml:space="preserve"> </w:t>
      </w:r>
      <w:r w:rsidR="009E2D0F" w:rsidRPr="00D70979">
        <w:rPr>
          <w:sz w:val="22"/>
          <w:szCs w:val="22"/>
        </w:rPr>
        <w:t xml:space="preserve">в размере </w:t>
      </w:r>
      <w:r w:rsidR="009E2D0F">
        <w:rPr>
          <w:sz w:val="22"/>
          <w:szCs w:val="22"/>
        </w:rPr>
        <w:t>1</w:t>
      </w:r>
      <w:r w:rsidR="009E2D0F" w:rsidRPr="00D70979">
        <w:rPr>
          <w:sz w:val="22"/>
          <w:szCs w:val="22"/>
        </w:rPr>
        <w:t>00 000 (</w:t>
      </w:r>
      <w:r w:rsidR="009E2D0F">
        <w:rPr>
          <w:sz w:val="22"/>
          <w:szCs w:val="22"/>
        </w:rPr>
        <w:t>Сто</w:t>
      </w:r>
      <w:r w:rsidR="009E2D0F" w:rsidRPr="00D70979">
        <w:rPr>
          <w:sz w:val="22"/>
          <w:szCs w:val="22"/>
        </w:rPr>
        <w:t xml:space="preserve"> тысяч) рублей.</w:t>
      </w:r>
    </w:p>
    <w:p w14:paraId="5B936419" w14:textId="19951DE9" w:rsidR="00D70979" w:rsidRDefault="00D70979" w:rsidP="00D70979">
      <w:pPr>
        <w:tabs>
          <w:tab w:val="left" w:pos="567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 w:rsidR="009E2D0F" w:rsidRPr="002301B3">
        <w:rPr>
          <w:sz w:val="22"/>
          <w:szCs w:val="22"/>
        </w:rPr>
        <w:t>В случае, если Подрядчик нарушил сроки выполнения работ, предусмотренные настоящим договором,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14:paraId="04A38F00" w14:textId="5D3A5754" w:rsidR="003E2DF8" w:rsidRPr="006A61A2" w:rsidRDefault="00D70979" w:rsidP="009E2D0F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6A61A2">
        <w:rPr>
          <w:sz w:val="22"/>
          <w:szCs w:val="22"/>
        </w:rPr>
        <w:t>8.</w:t>
      </w:r>
      <w:r>
        <w:rPr>
          <w:sz w:val="22"/>
          <w:szCs w:val="22"/>
        </w:rPr>
        <w:t>10</w:t>
      </w:r>
      <w:r w:rsidRPr="006A61A2">
        <w:rPr>
          <w:sz w:val="22"/>
          <w:szCs w:val="22"/>
        </w:rPr>
        <w:t>.</w:t>
      </w:r>
      <w:r w:rsidR="009E2D0F">
        <w:rPr>
          <w:sz w:val="22"/>
          <w:szCs w:val="22"/>
        </w:rPr>
        <w:t xml:space="preserve"> </w:t>
      </w:r>
      <w:r w:rsidR="003E2DF8" w:rsidRPr="006A61A2">
        <w:rPr>
          <w:sz w:val="22"/>
          <w:szCs w:val="22"/>
        </w:rPr>
        <w:t>Продление срока действия Договора / изменение первоначальных</w:t>
      </w:r>
      <w:r w:rsidR="00F30A49" w:rsidRPr="00F30A49">
        <w:rPr>
          <w:sz w:val="22"/>
          <w:szCs w:val="22"/>
        </w:rPr>
        <w:t xml:space="preserve"> </w:t>
      </w:r>
      <w:r w:rsidR="00F30A49" w:rsidRPr="006A61A2">
        <w:rPr>
          <w:sz w:val="22"/>
          <w:szCs w:val="22"/>
        </w:rPr>
        <w:t>сроков</w:t>
      </w:r>
      <w:r w:rsidR="003E2DF8" w:rsidRPr="006A61A2">
        <w:rPr>
          <w:sz w:val="22"/>
          <w:szCs w:val="22"/>
        </w:rPr>
        <w:t>, установленных Договором, не освобождает Подрядчика от ответственности за нарушение первоначальных сроков, установленных Договором / 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выполнение работ, имевшее место до даты заключения дополнительного соглашения, изменяющего первоначальные сроки выполнение работ.</w:t>
      </w:r>
    </w:p>
    <w:p w14:paraId="284EAF36" w14:textId="7DA16410" w:rsidR="002412F4" w:rsidRDefault="003E2DF8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6A61A2">
        <w:rPr>
          <w:sz w:val="22"/>
          <w:szCs w:val="22"/>
        </w:rPr>
        <w:t>8.</w:t>
      </w:r>
      <w:r w:rsidR="00BF5405">
        <w:rPr>
          <w:sz w:val="22"/>
          <w:szCs w:val="22"/>
        </w:rPr>
        <w:t>11</w:t>
      </w:r>
      <w:r w:rsidRPr="006A61A2">
        <w:rPr>
          <w:sz w:val="22"/>
          <w:szCs w:val="22"/>
        </w:rPr>
        <w:t>.</w:t>
      </w:r>
      <w:r w:rsidRPr="006A61A2">
        <w:rPr>
          <w:sz w:val="22"/>
          <w:szCs w:val="22"/>
        </w:rPr>
        <w:tab/>
      </w:r>
      <w:r w:rsidR="002412F4" w:rsidRPr="006A61A2">
        <w:rPr>
          <w:sz w:val="22"/>
          <w:szCs w:val="22"/>
        </w:rPr>
        <w:t>В случае, если Заказчик нарушил условия оплаты, предусмотренные настоящим договором, на срок</w:t>
      </w:r>
      <w:r w:rsidR="002412F4" w:rsidRPr="002301B3">
        <w:rPr>
          <w:sz w:val="22"/>
          <w:szCs w:val="22"/>
        </w:rPr>
        <w:t xml:space="preserve"> свыше 15 (пятнадцати) календарных дней, Заказчик, при условии выполнения Подрядчиком своих обязательств по договору,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14:paraId="30D89CAA" w14:textId="1D133746" w:rsidR="0020756B" w:rsidRDefault="003E2DF8" w:rsidP="00607E99">
      <w:pPr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20756B">
        <w:rPr>
          <w:sz w:val="22"/>
          <w:szCs w:val="22"/>
        </w:rPr>
        <w:t>1</w:t>
      </w:r>
      <w:r w:rsidR="00BF5405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20756B" w:rsidRPr="0020756B">
        <w:rPr>
          <w:sz w:val="22"/>
          <w:szCs w:val="22"/>
        </w:rPr>
        <w:t>Неустойка начисляется за каждый день просрочки исполнения обязательства, предусмотренного настоящим договором, начиная со дня, следующего после дня истечения, установленного настоящим договором срока исполнения обязательства до фактического исполнения договорного обязательства.</w:t>
      </w:r>
    </w:p>
    <w:p w14:paraId="5889300F" w14:textId="7019D8B3" w:rsidR="002412F4" w:rsidRPr="002301B3" w:rsidRDefault="005540EB" w:rsidP="00607E99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>
        <w:rPr>
          <w:sz w:val="22"/>
          <w:szCs w:val="22"/>
        </w:rPr>
        <w:t>1</w:t>
      </w:r>
      <w:r w:rsidR="00BF5405">
        <w:rPr>
          <w:sz w:val="22"/>
          <w:szCs w:val="22"/>
        </w:rPr>
        <w:t>3</w:t>
      </w:r>
      <w:r w:rsidRPr="002301B3">
        <w:rPr>
          <w:sz w:val="22"/>
          <w:szCs w:val="22"/>
        </w:rPr>
        <w:t>.</w:t>
      </w:r>
      <w:r w:rsidR="0040651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Оплата неустойки (пени, штрафа) и иных санкций, предусмотренных настоящим договором, производится Подрядчиком в течение 30 (тридцати) календарных дней на основании предъявленного требования (претензии) и с даты предъявления такого требования (претензии).</w:t>
      </w:r>
    </w:p>
    <w:p w14:paraId="22058E63" w14:textId="233A4141" w:rsidR="002412F4" w:rsidRPr="002301B3" w:rsidRDefault="005540EB" w:rsidP="00607E99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8.</w:t>
      </w:r>
      <w:r>
        <w:rPr>
          <w:sz w:val="22"/>
          <w:szCs w:val="22"/>
        </w:rPr>
        <w:t>1</w:t>
      </w:r>
      <w:r w:rsidR="00BF5405">
        <w:rPr>
          <w:sz w:val="22"/>
          <w:szCs w:val="22"/>
        </w:rPr>
        <w:t>4</w:t>
      </w:r>
      <w:r w:rsidRPr="002301B3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Стороны договорились, что во всех случаях установления неустойки в процентах от стоимости договора/работ, неустойка рассчитывается исходя из стоимости договора/работ, включая НДС.</w:t>
      </w:r>
    </w:p>
    <w:p w14:paraId="4A3424C3" w14:textId="7269667F" w:rsidR="002412F4" w:rsidRPr="002301B3" w:rsidRDefault="005540EB" w:rsidP="00607E99">
      <w:pPr>
        <w:pStyle w:val="a6"/>
        <w:tabs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8.1</w:t>
      </w:r>
      <w:r w:rsidR="00BF5405">
        <w:rPr>
          <w:bCs/>
          <w:sz w:val="22"/>
          <w:szCs w:val="22"/>
        </w:rPr>
        <w:t>5</w:t>
      </w:r>
      <w:r w:rsidRPr="002301B3">
        <w:rPr>
          <w:bCs/>
          <w:sz w:val="22"/>
          <w:szCs w:val="22"/>
        </w:rPr>
        <w:t>.</w:t>
      </w:r>
      <w:r w:rsidRPr="002301B3">
        <w:rPr>
          <w:bCs/>
          <w:sz w:val="22"/>
          <w:szCs w:val="22"/>
        </w:rPr>
        <w:tab/>
      </w:r>
      <w:r w:rsidR="00607E99" w:rsidRPr="002301B3">
        <w:rPr>
          <w:sz w:val="22"/>
          <w:szCs w:val="22"/>
        </w:rPr>
        <w:tab/>
      </w:r>
      <w:r w:rsidR="002412F4" w:rsidRPr="002301B3">
        <w:rPr>
          <w:bCs/>
          <w:sz w:val="22"/>
          <w:szCs w:val="22"/>
        </w:rPr>
        <w:t>Уплата штрафных санкций не освобождает Стороны от исполнения обязательств или от устранения нарушений по настоящему договору.</w:t>
      </w:r>
    </w:p>
    <w:p w14:paraId="4D731A8A" w14:textId="74A5C8AA" w:rsidR="002412F4" w:rsidRPr="002301B3" w:rsidRDefault="005540EB" w:rsidP="00607E99">
      <w:pPr>
        <w:pStyle w:val="a6"/>
        <w:tabs>
          <w:tab w:val="left" w:pos="567"/>
        </w:tabs>
        <w:jc w:val="both"/>
        <w:rPr>
          <w:bCs/>
          <w:sz w:val="22"/>
          <w:szCs w:val="22"/>
        </w:rPr>
      </w:pPr>
      <w:r w:rsidRPr="002301B3">
        <w:rPr>
          <w:sz w:val="22"/>
          <w:szCs w:val="22"/>
        </w:rPr>
        <w:t>8.1</w:t>
      </w:r>
      <w:r w:rsidR="00BF5405">
        <w:rPr>
          <w:sz w:val="22"/>
          <w:szCs w:val="22"/>
        </w:rPr>
        <w:t>6</w:t>
      </w:r>
      <w:r w:rsidRPr="002301B3">
        <w:rPr>
          <w:sz w:val="22"/>
          <w:szCs w:val="22"/>
        </w:rPr>
        <w:t>.</w:t>
      </w:r>
      <w:r w:rsidR="0040651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Стороны вправе не предъявлять штрафы, пени и иные санкции, предусмотре</w:t>
      </w:r>
      <w:r w:rsidR="00A11147" w:rsidRPr="002301B3">
        <w:rPr>
          <w:sz w:val="22"/>
          <w:szCs w:val="22"/>
        </w:rPr>
        <w:t>нные условиями настоящего д</w:t>
      </w:r>
      <w:r w:rsidR="002412F4" w:rsidRPr="002301B3">
        <w:rPr>
          <w:sz w:val="22"/>
          <w:szCs w:val="22"/>
        </w:rPr>
        <w:t xml:space="preserve">оговора. </w:t>
      </w:r>
    </w:p>
    <w:p w14:paraId="53CE07D5" w14:textId="5FA35B52" w:rsidR="00B93055" w:rsidRPr="002301B3" w:rsidRDefault="005540EB" w:rsidP="00607E99">
      <w:pPr>
        <w:tabs>
          <w:tab w:val="left" w:pos="567"/>
        </w:tabs>
        <w:jc w:val="both"/>
        <w:rPr>
          <w:sz w:val="22"/>
          <w:szCs w:val="22"/>
        </w:rPr>
      </w:pPr>
      <w:r w:rsidRPr="003E2DF8">
        <w:rPr>
          <w:sz w:val="22"/>
          <w:szCs w:val="22"/>
        </w:rPr>
        <w:t>8.1</w:t>
      </w:r>
      <w:r w:rsidR="00BF5405">
        <w:rPr>
          <w:sz w:val="22"/>
          <w:szCs w:val="22"/>
        </w:rPr>
        <w:t>7</w:t>
      </w:r>
      <w:r w:rsidRPr="003E2DF8">
        <w:rPr>
          <w:sz w:val="22"/>
          <w:szCs w:val="22"/>
        </w:rPr>
        <w:t>.</w:t>
      </w:r>
      <w:r w:rsidR="00607E99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В случае предъявления Заказчику штрафных санкций государственными инспектирующими органами, вызванными действиями (бездействиями) Подрядчика, Подрядчик полностью компенсирует Заказчику понесенные убытки, включая предъявленные ему суммы штрафных санкций.</w:t>
      </w:r>
      <w:r w:rsidR="00A11147" w:rsidRPr="002301B3">
        <w:rPr>
          <w:sz w:val="22"/>
          <w:szCs w:val="22"/>
        </w:rPr>
        <w:t xml:space="preserve"> </w:t>
      </w:r>
    </w:p>
    <w:p w14:paraId="383F3C4E" w14:textId="44744176" w:rsidR="003E2DF8" w:rsidRDefault="005540EB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8.1</w:t>
      </w:r>
      <w:r w:rsidR="00BF5405">
        <w:rPr>
          <w:sz w:val="22"/>
          <w:szCs w:val="22"/>
        </w:rPr>
        <w:t>8</w:t>
      </w:r>
      <w:r w:rsidRPr="00F30A49">
        <w:rPr>
          <w:sz w:val="22"/>
          <w:szCs w:val="22"/>
        </w:rPr>
        <w:t xml:space="preserve">. </w:t>
      </w:r>
      <w:r w:rsidR="003E2DF8" w:rsidRPr="003E2DF8">
        <w:rPr>
          <w:sz w:val="22"/>
          <w:szCs w:val="22"/>
        </w:rPr>
        <w:t>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14:paraId="220F5F35" w14:textId="16991FD9" w:rsidR="00210A22" w:rsidRPr="002301B3" w:rsidRDefault="00A11147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 xml:space="preserve">Все </w:t>
      </w:r>
      <w:r w:rsidR="00210A22" w:rsidRPr="00F30A49">
        <w:rPr>
          <w:sz w:val="22"/>
          <w:szCs w:val="22"/>
        </w:rPr>
        <w:t>преду</w:t>
      </w:r>
      <w:r w:rsidRPr="00F30A49">
        <w:rPr>
          <w:sz w:val="22"/>
          <w:szCs w:val="22"/>
        </w:rPr>
        <w:t>смотре</w:t>
      </w:r>
      <w:r w:rsidR="00B93055" w:rsidRPr="00F30A49">
        <w:rPr>
          <w:sz w:val="22"/>
          <w:szCs w:val="22"/>
        </w:rPr>
        <w:t xml:space="preserve">нные </w:t>
      </w:r>
      <w:r w:rsidRPr="00F30A49">
        <w:rPr>
          <w:sz w:val="22"/>
          <w:szCs w:val="22"/>
        </w:rPr>
        <w:t xml:space="preserve">п. 5.1.36, </w:t>
      </w:r>
      <w:r w:rsidR="00210A22" w:rsidRPr="00F30A49">
        <w:rPr>
          <w:sz w:val="22"/>
          <w:szCs w:val="22"/>
        </w:rPr>
        <w:t>п.</w:t>
      </w:r>
      <w:r w:rsidR="00B93055" w:rsidRPr="00F30A49">
        <w:rPr>
          <w:sz w:val="22"/>
          <w:szCs w:val="22"/>
        </w:rPr>
        <w:t xml:space="preserve"> </w:t>
      </w:r>
      <w:r w:rsidR="00210A22" w:rsidRPr="00F30A49">
        <w:rPr>
          <w:sz w:val="22"/>
          <w:szCs w:val="22"/>
        </w:rPr>
        <w:t>5.3</w:t>
      </w:r>
      <w:r w:rsidRPr="00F30A49">
        <w:rPr>
          <w:sz w:val="22"/>
          <w:szCs w:val="22"/>
        </w:rPr>
        <w:t>., настоящего договора заверения</w:t>
      </w:r>
      <w:r w:rsidR="00210A22" w:rsidRPr="00F30A49">
        <w:rPr>
          <w:sz w:val="22"/>
          <w:szCs w:val="22"/>
        </w:rPr>
        <w:t xml:space="preserve"> об обстоятельствах имеют</w:t>
      </w:r>
      <w:r w:rsidR="00210A22" w:rsidRPr="002301B3">
        <w:rPr>
          <w:sz w:val="22"/>
          <w:szCs w:val="22"/>
        </w:rPr>
        <w:t xml:space="preserve"> существен</w:t>
      </w:r>
      <w:r w:rsidRPr="002301B3">
        <w:rPr>
          <w:sz w:val="22"/>
          <w:szCs w:val="22"/>
        </w:rPr>
        <w:t>ное значение</w:t>
      </w:r>
      <w:r w:rsidR="00210A22" w:rsidRPr="002301B3">
        <w:rPr>
          <w:sz w:val="22"/>
          <w:szCs w:val="22"/>
        </w:rPr>
        <w:t xml:space="preserve"> для Заказчика.</w:t>
      </w:r>
    </w:p>
    <w:p w14:paraId="42C42C27" w14:textId="11F5286F" w:rsidR="00210A22" w:rsidRPr="002301B3" w:rsidRDefault="005540EB" w:rsidP="00B93055">
      <w:pPr>
        <w:tabs>
          <w:tab w:val="left" w:pos="426"/>
        </w:tabs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8.1</w:t>
      </w:r>
      <w:r w:rsidR="00BF5405">
        <w:rPr>
          <w:sz w:val="22"/>
          <w:szCs w:val="22"/>
        </w:rPr>
        <w:t>9</w:t>
      </w:r>
      <w:r w:rsidRPr="00F30A49">
        <w:rPr>
          <w:sz w:val="22"/>
          <w:szCs w:val="22"/>
        </w:rPr>
        <w:t xml:space="preserve">. </w:t>
      </w:r>
      <w:r w:rsidR="00210A22" w:rsidRPr="002301B3">
        <w:rPr>
          <w:sz w:val="22"/>
          <w:szCs w:val="22"/>
        </w:rPr>
        <w:t>При недостоверности заверений об обстоятельствах и при  ненадлежащем исполнении Подрядчиком требования за</w:t>
      </w:r>
      <w:r w:rsidR="00A11147" w:rsidRPr="002301B3">
        <w:rPr>
          <w:sz w:val="22"/>
          <w:szCs w:val="22"/>
        </w:rPr>
        <w:t>конодательства РФ и настоящего д</w:t>
      </w:r>
      <w:r w:rsidR="00210A22" w:rsidRPr="002301B3">
        <w:rPr>
          <w:sz w:val="22"/>
          <w:szCs w:val="22"/>
        </w:rPr>
        <w:t>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 налогов, доначисления налоговыми органами налогов, начисления пеней, наложения штрафов.</w:t>
      </w:r>
    </w:p>
    <w:p w14:paraId="7ADE9AF9" w14:textId="5322B41D" w:rsidR="00210A22" w:rsidRPr="00F30A49" w:rsidRDefault="00210A22" w:rsidP="003E2DF8">
      <w:pPr>
        <w:tabs>
          <w:tab w:val="left" w:pos="426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Убытки подлежат возмещению Подрядчиком в течение 30 (тридцати) календарных дней с даты </w:t>
      </w:r>
      <w:r w:rsidR="003E2DF8">
        <w:rPr>
          <w:sz w:val="22"/>
          <w:szCs w:val="22"/>
        </w:rPr>
        <w:t>п</w:t>
      </w:r>
      <w:r w:rsidRPr="002301B3">
        <w:rPr>
          <w:sz w:val="22"/>
          <w:szCs w:val="22"/>
        </w:rPr>
        <w:t xml:space="preserve">олучения </w:t>
      </w:r>
      <w:r w:rsidRPr="00F30A49">
        <w:rPr>
          <w:sz w:val="22"/>
          <w:szCs w:val="22"/>
        </w:rPr>
        <w:t>Подрядчиком соответствующего требования Заказчика.</w:t>
      </w:r>
    </w:p>
    <w:p w14:paraId="6FBCA87D" w14:textId="180803A3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lastRenderedPageBreak/>
        <w:t>8.</w:t>
      </w:r>
      <w:r w:rsidR="00BF5405">
        <w:rPr>
          <w:sz w:val="22"/>
          <w:szCs w:val="22"/>
        </w:rPr>
        <w:t>20</w:t>
      </w:r>
      <w:r w:rsidRPr="00F30A49">
        <w:rPr>
          <w:sz w:val="22"/>
          <w:szCs w:val="22"/>
        </w:rPr>
        <w:t>. Если при оказании услуг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14:paraId="3398BBE5" w14:textId="0364E5CD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t>8.</w:t>
      </w:r>
      <w:r w:rsidR="00BF5405">
        <w:rPr>
          <w:sz w:val="22"/>
          <w:szCs w:val="22"/>
        </w:rPr>
        <w:t>21</w:t>
      </w:r>
      <w:r w:rsidRPr="00F30A49">
        <w:rPr>
          <w:sz w:val="22"/>
          <w:szCs w:val="22"/>
        </w:rPr>
        <w:t>. Стороны должны соблюдать строгую конфиденциальность в отношении информации, не разглашать, не копировать, не воспроизводить и не передавать информацию любому третьему лицу, не использовать информацию в целях, отличных от предусмотренных настоящим договором.</w:t>
      </w:r>
    </w:p>
    <w:p w14:paraId="056D1D08" w14:textId="77777777" w:rsidR="00F1094C" w:rsidRPr="00F30A49" w:rsidRDefault="00F1094C" w:rsidP="00F1094C">
      <w:pPr>
        <w:suppressAutoHyphens/>
        <w:jc w:val="both"/>
        <w:rPr>
          <w:sz w:val="22"/>
          <w:szCs w:val="22"/>
        </w:rPr>
      </w:pPr>
      <w:r w:rsidRPr="00F30A49">
        <w:rPr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28C39638" w14:textId="77777777" w:rsidR="002412F4" w:rsidRPr="002301B3" w:rsidRDefault="002412F4" w:rsidP="00C25719">
      <w:pPr>
        <w:jc w:val="both"/>
        <w:rPr>
          <w:sz w:val="22"/>
          <w:szCs w:val="22"/>
        </w:rPr>
      </w:pPr>
    </w:p>
    <w:p w14:paraId="72669E22" w14:textId="77777777" w:rsidR="002412F4" w:rsidRPr="002301B3" w:rsidRDefault="00C25719" w:rsidP="00C25719">
      <w:pPr>
        <w:suppressAutoHyphens/>
        <w:ind w:left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 xml:space="preserve">9. </w:t>
      </w:r>
      <w:r w:rsidR="002412F4" w:rsidRPr="002301B3">
        <w:rPr>
          <w:b/>
          <w:sz w:val="22"/>
          <w:szCs w:val="22"/>
        </w:rPr>
        <w:t>ОБСТОЯТЕЛЬСТВА НЕПРЕОДОЛИМОЙ СИЛЫ</w:t>
      </w:r>
    </w:p>
    <w:p w14:paraId="65CD7C9B" w14:textId="7D888BB8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9.1.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(форс-мажорных обстоятельств),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</w:t>
      </w:r>
    </w:p>
    <w:p w14:paraId="173222B3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К обстоятельствам  непреодолимой силы относятся  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условиями, эмбарго, катастрофы, ограничения, налагаемые государственными органами, если эти обстоятельства непосредственно повлияли на исполнение настоящего договора.</w:t>
      </w:r>
    </w:p>
    <w:p w14:paraId="7969DF14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  </w:t>
      </w:r>
    </w:p>
    <w:p w14:paraId="6D9FE8FD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14:paraId="2ABA3350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Если форс-мажорные обстоятельства продолжаются более 3 (трех) месяцев, Стороны принимают решение о целесообразности дальнейшего действия договора и настоящий договор может быть расторгнут по письменному заявлению любой из Сторон.</w:t>
      </w:r>
    </w:p>
    <w:p w14:paraId="444F5236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9.6.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Несмотря на наступление форс-мажорных обстоятельств, перед прекращением настоящего договора, вследствие форс-мажорных обстоятельств Стороны осуществляют окончательные взаиморасчеты.</w:t>
      </w:r>
    </w:p>
    <w:p w14:paraId="3211CCC4" w14:textId="77777777" w:rsidR="002412F4" w:rsidRPr="002301B3" w:rsidRDefault="00607E99" w:rsidP="00607E99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9.7.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После того, как форс-мажорное обстоятельство перестает препятствовать выполнению настоящего договора,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изменило ход выполнения настоящего договора.</w:t>
      </w:r>
    </w:p>
    <w:p w14:paraId="6FE94B4D" w14:textId="77777777" w:rsidR="002412F4" w:rsidRPr="00145BD2" w:rsidRDefault="002412F4" w:rsidP="00C25719">
      <w:pPr>
        <w:pStyle w:val="a6"/>
        <w:suppressAutoHyphens/>
        <w:rPr>
          <w:b/>
          <w:sz w:val="12"/>
          <w:szCs w:val="12"/>
        </w:rPr>
      </w:pPr>
    </w:p>
    <w:p w14:paraId="63FAA97A" w14:textId="77777777" w:rsidR="002412F4" w:rsidRPr="002301B3" w:rsidRDefault="002412F4" w:rsidP="00C25719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10. ПОРЯДОК РАЗРЕШЕНИЯ СПОРОВ.</w:t>
      </w:r>
    </w:p>
    <w:p w14:paraId="2244ABBA" w14:textId="77777777" w:rsidR="002412F4" w:rsidRPr="002301B3" w:rsidRDefault="002412F4" w:rsidP="00C25719">
      <w:pPr>
        <w:pStyle w:val="a6"/>
        <w:suppressAutoHyphens/>
        <w:ind w:firstLine="720"/>
        <w:jc w:val="center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ПОРЯДОК ИЗМЕНЕНИЯ, РАСТОРЖЕНИЯ ДОГОВОРА</w:t>
      </w:r>
    </w:p>
    <w:p w14:paraId="3F7CC275" w14:textId="292C7CEC" w:rsidR="002412F4" w:rsidRPr="002301B3" w:rsidRDefault="002412F4" w:rsidP="00B93055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noProof/>
          <w:sz w:val="22"/>
          <w:szCs w:val="22"/>
        </w:rPr>
        <w:t>10.1.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Все споры и разногласия, и требова</w:t>
      </w:r>
      <w:r w:rsidR="00A11147" w:rsidRPr="002301B3">
        <w:rPr>
          <w:sz w:val="22"/>
          <w:szCs w:val="22"/>
        </w:rPr>
        <w:t>ния, возникающие из настоящего д</w:t>
      </w:r>
      <w:r w:rsidRPr="002301B3">
        <w:rPr>
          <w:sz w:val="22"/>
          <w:szCs w:val="22"/>
        </w:rPr>
        <w:t>оговора или в связи  с ним, в том числе связанные с его заключением, изменением, исполнением, 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с даты ее получения. При неурегулировании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14:paraId="303CCBB6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Заказчик вправе отказаться от исполнения договора (расторгнуть договор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14:paraId="275FCA5A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10.2.1.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Если Подрядчик своевременно не приступает к исполнению обязательств по договору (допускает задержку начала выполнения работ, по причинам, не зависящим от</w:t>
      </w:r>
      <w:r w:rsidR="0087115A" w:rsidRPr="002301B3">
        <w:rPr>
          <w:sz w:val="22"/>
          <w:szCs w:val="22"/>
        </w:rPr>
        <w:t xml:space="preserve"> </w:t>
      </w:r>
      <w:r w:rsidR="002412F4" w:rsidRPr="002301B3">
        <w:rPr>
          <w:sz w:val="22"/>
          <w:szCs w:val="22"/>
        </w:rPr>
        <w:t>Заказчика</w:t>
      </w:r>
      <w:r w:rsidR="0087115A" w:rsidRPr="002301B3">
        <w:rPr>
          <w:sz w:val="22"/>
          <w:szCs w:val="22"/>
        </w:rPr>
        <w:t>,</w:t>
      </w:r>
      <w:r w:rsidR="002412F4" w:rsidRPr="002301B3">
        <w:rPr>
          <w:sz w:val="22"/>
          <w:szCs w:val="22"/>
        </w:rPr>
        <w:t xml:space="preserve">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</w:p>
    <w:p w14:paraId="20E2B23E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14:paraId="33DCBC4E" w14:textId="7777777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10.2.3.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Допускает 3 (три) и более случая недостатков в работе, которые делают ее результат не пригодным для предусмотренного договором использования;</w:t>
      </w:r>
    </w:p>
    <w:p w14:paraId="3630D6A0" w14:textId="4E36EA87" w:rsidR="004971CA" w:rsidRPr="002301B3" w:rsidRDefault="004971CA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lastRenderedPageBreak/>
        <w:t>10.2.4.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>В случае неоднократного нарушения Подрядчиком требований Стандарта АО «Черногорэнерго» в области промышленной и пожарной безопасности, охраны труда и охраны окружающей среды, предусмотренных п.</w:t>
      </w:r>
      <w:r w:rsidR="007A796E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5.1.</w:t>
      </w:r>
      <w:r w:rsidR="00F5745B" w:rsidRPr="002301B3">
        <w:rPr>
          <w:sz w:val="22"/>
          <w:szCs w:val="22"/>
        </w:rPr>
        <w:t>22</w:t>
      </w:r>
      <w:r w:rsidRPr="002301B3">
        <w:rPr>
          <w:sz w:val="22"/>
          <w:szCs w:val="22"/>
        </w:rPr>
        <w:t xml:space="preserve"> настоящего договора.</w:t>
      </w:r>
    </w:p>
    <w:p w14:paraId="0AA68D3F" w14:textId="77777777" w:rsidR="004971CA" w:rsidRPr="002301B3" w:rsidRDefault="004971CA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B7548E">
        <w:rPr>
          <w:sz w:val="22"/>
          <w:szCs w:val="22"/>
        </w:rPr>
        <w:t>10.2.5</w:t>
      </w:r>
      <w:r w:rsidR="00B93055" w:rsidRPr="00B7548E">
        <w:rPr>
          <w:sz w:val="22"/>
          <w:szCs w:val="22"/>
        </w:rPr>
        <w:t>.</w:t>
      </w:r>
      <w:r w:rsidR="00B93055" w:rsidRPr="00B7548E">
        <w:rPr>
          <w:sz w:val="22"/>
          <w:szCs w:val="22"/>
        </w:rPr>
        <w:tab/>
      </w:r>
      <w:r w:rsidRPr="00B7548E">
        <w:rPr>
          <w:sz w:val="22"/>
          <w:szCs w:val="22"/>
        </w:rPr>
        <w:t>В случае нарушения Подрядчиком п.5.1.36, п.5.3 настоящего</w:t>
      </w:r>
      <w:r w:rsidR="00A11147" w:rsidRPr="00B7548E">
        <w:rPr>
          <w:sz w:val="22"/>
          <w:szCs w:val="22"/>
        </w:rPr>
        <w:t xml:space="preserve"> д</w:t>
      </w:r>
      <w:r w:rsidRPr="00B7548E">
        <w:rPr>
          <w:sz w:val="22"/>
          <w:szCs w:val="22"/>
        </w:rPr>
        <w:t>оговора.</w:t>
      </w:r>
      <w:r w:rsidRPr="002301B3">
        <w:rPr>
          <w:sz w:val="22"/>
          <w:szCs w:val="22"/>
        </w:rPr>
        <w:t xml:space="preserve">  </w:t>
      </w:r>
    </w:p>
    <w:p w14:paraId="32856A8D" w14:textId="77777777" w:rsidR="002412F4" w:rsidRPr="002301B3" w:rsidRDefault="00B93055" w:rsidP="00B93055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вправе отказаться от исполнения настоящего договора по основаниям, предусмотренным действующим законодательством Российской Федерации.</w:t>
      </w:r>
    </w:p>
    <w:p w14:paraId="435573B2" w14:textId="19FC5533" w:rsidR="002412F4" w:rsidRPr="002301B3" w:rsidRDefault="00B93055" w:rsidP="00B93055">
      <w:pPr>
        <w:pStyle w:val="a6"/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10.4.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 xml:space="preserve">В случае расторжения договора Подрядчик, до даты одностороннего отказа от исполнения настоящего договора, обязан прекратить выполнение работ на объекте, передать Заказчику объект, рабочую, исполнительную документацию, неиспользованные материалы, вывести со строительной </w:t>
      </w:r>
      <w:r w:rsidR="00B7548E" w:rsidRPr="002301B3">
        <w:rPr>
          <w:sz w:val="22"/>
          <w:szCs w:val="22"/>
        </w:rPr>
        <w:t>площадки собственную</w:t>
      </w:r>
      <w:r w:rsidR="002412F4" w:rsidRPr="002301B3">
        <w:rPr>
          <w:sz w:val="22"/>
          <w:szCs w:val="22"/>
        </w:rPr>
        <w:t xml:space="preserve"> технику, а Заказчик оплачивает Подрядчику стоимость фактически выполненных объемов работ. </w:t>
      </w:r>
    </w:p>
    <w:p w14:paraId="404450A6" w14:textId="77777777" w:rsidR="002412F4" w:rsidRPr="002301B3" w:rsidRDefault="00B93055" w:rsidP="00B93055">
      <w:pPr>
        <w:pStyle w:val="a6"/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Порядок расторжения и проведение взаиморасчетов между сторонами оформляется соглашением к настоящему договору.</w:t>
      </w:r>
    </w:p>
    <w:p w14:paraId="17D6DA1B" w14:textId="77777777" w:rsidR="002412F4" w:rsidRPr="00851489" w:rsidRDefault="002412F4" w:rsidP="00C25719">
      <w:pPr>
        <w:suppressAutoHyphens/>
        <w:jc w:val="both"/>
        <w:rPr>
          <w:sz w:val="12"/>
          <w:szCs w:val="12"/>
        </w:rPr>
      </w:pPr>
    </w:p>
    <w:p w14:paraId="418D120F" w14:textId="77777777" w:rsidR="002571C1" w:rsidRPr="007A796E" w:rsidRDefault="002412F4" w:rsidP="002571C1">
      <w:pPr>
        <w:pStyle w:val="a6"/>
        <w:jc w:val="center"/>
        <w:rPr>
          <w:b/>
          <w:sz w:val="22"/>
          <w:szCs w:val="22"/>
        </w:rPr>
      </w:pPr>
      <w:r w:rsidRPr="007A796E">
        <w:rPr>
          <w:b/>
          <w:bCs/>
          <w:sz w:val="22"/>
          <w:szCs w:val="22"/>
        </w:rPr>
        <w:t xml:space="preserve">11. </w:t>
      </w:r>
      <w:r w:rsidR="002571C1" w:rsidRPr="007A796E">
        <w:rPr>
          <w:b/>
          <w:sz w:val="22"/>
          <w:szCs w:val="22"/>
        </w:rPr>
        <w:t>ОБМЕН ДОКУМЕНТАМИ В ЭЛЕКТРОННОМ ВИДЕ</w:t>
      </w:r>
    </w:p>
    <w:p w14:paraId="5BFAA72F" w14:textId="77777777" w:rsidR="002571C1" w:rsidRPr="008F1812" w:rsidRDefault="002571C1" w:rsidP="002571C1">
      <w:pPr>
        <w:widowControl w:val="0"/>
        <w:tabs>
          <w:tab w:val="left" w:pos="0"/>
        </w:tabs>
        <w:adjustRightInd w:val="0"/>
        <w:spacing w:after="13"/>
        <w:ind w:right="51"/>
        <w:jc w:val="center"/>
        <w:rPr>
          <w:b/>
          <w:sz w:val="6"/>
          <w:szCs w:val="6"/>
        </w:rPr>
      </w:pPr>
    </w:p>
    <w:p w14:paraId="39EC98D5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11.1.</w:t>
      </w:r>
      <w:r w:rsidRPr="007A796E">
        <w:rPr>
          <w:rFonts w:eastAsia="Calibri"/>
          <w:sz w:val="22"/>
          <w:szCs w:val="22"/>
        </w:rPr>
        <w:t xml:space="preserve">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14:paraId="44AFE64A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11.2.</w:t>
      </w:r>
      <w:r w:rsidRPr="007A796E">
        <w:rPr>
          <w:rFonts w:eastAsia="Calibri"/>
          <w:sz w:val="22"/>
          <w:szCs w:val="22"/>
        </w:rPr>
        <w:t xml:space="preserve">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 14Н.</w:t>
      </w:r>
    </w:p>
    <w:p w14:paraId="2B228697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pacing w:val="-8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11.3.</w:t>
      </w:r>
      <w:r w:rsidRPr="007A796E">
        <w:rPr>
          <w:rFonts w:eastAsia="Calibri"/>
          <w:sz w:val="22"/>
          <w:szCs w:val="22"/>
        </w:rPr>
        <w:t xml:space="preserve"> </w:t>
      </w:r>
      <w:r w:rsidRPr="007A796E">
        <w:rPr>
          <w:rFonts w:eastAsia="Calibri"/>
          <w:spacing w:val="-8"/>
          <w:sz w:val="22"/>
          <w:szCs w:val="22"/>
        </w:rPr>
        <w:t xml:space="preserve">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14:paraId="6692234C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11.4.</w:t>
      </w:r>
      <w:r w:rsidRPr="007A796E">
        <w:rPr>
          <w:rFonts w:eastAsia="Calibri"/>
          <w:sz w:val="22"/>
          <w:szCs w:val="22"/>
        </w:rPr>
        <w:t xml:space="preserve">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14:paraId="0F610FA7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11.5.</w:t>
      </w:r>
      <w:r w:rsidRPr="007A796E">
        <w:rPr>
          <w:rFonts w:eastAsia="Calibri"/>
          <w:sz w:val="22"/>
          <w:szCs w:val="22"/>
        </w:rPr>
        <w:t xml:space="preserve">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14:paraId="19A22282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14:paraId="7C128879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14:paraId="6E0A9373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 xml:space="preserve">- подтверждено отсутствие изменений, внесенных в этот документ после его подписания; </w:t>
      </w:r>
    </w:p>
    <w:p w14:paraId="26C7889B" w14:textId="77777777" w:rsidR="002571C1" w:rsidRPr="007A796E" w:rsidRDefault="002571C1" w:rsidP="002571C1">
      <w:pPr>
        <w:tabs>
          <w:tab w:val="left" w:pos="993"/>
        </w:tabs>
        <w:ind w:firstLine="284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sz w:val="22"/>
          <w:szCs w:val="22"/>
        </w:rPr>
        <w:t>- КЭП, с помощью которой подписан документ, используется с учетом ограничений, содержащихся в сертификате КЭП.</w:t>
      </w:r>
    </w:p>
    <w:p w14:paraId="4FD07674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pacing w:val="-6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11.6.</w:t>
      </w:r>
      <w:r w:rsidRPr="007A796E">
        <w:rPr>
          <w:rFonts w:eastAsia="Calibri"/>
          <w:sz w:val="22"/>
          <w:szCs w:val="22"/>
        </w:rPr>
        <w:t xml:space="preserve"> </w:t>
      </w:r>
      <w:r w:rsidRPr="007A796E">
        <w:rPr>
          <w:rFonts w:eastAsia="Calibri"/>
          <w:spacing w:val="-6"/>
          <w:sz w:val="22"/>
          <w:szCs w:val="22"/>
        </w:rPr>
        <w:t>В следствии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возникшие, в связи с этим убытки.</w:t>
      </w:r>
    </w:p>
    <w:p w14:paraId="0B5D194F" w14:textId="77777777" w:rsidR="002571C1" w:rsidRPr="007A796E" w:rsidRDefault="002571C1" w:rsidP="002571C1">
      <w:pPr>
        <w:tabs>
          <w:tab w:val="left" w:pos="993"/>
        </w:tabs>
        <w:autoSpaceDE w:val="0"/>
        <w:autoSpaceDN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11.7.</w:t>
      </w:r>
      <w:r w:rsidRPr="007A796E">
        <w:rPr>
          <w:rFonts w:eastAsia="Calibri"/>
          <w:sz w:val="22"/>
          <w:szCs w:val="22"/>
        </w:rPr>
        <w:t xml:space="preserve">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14:paraId="0DA0A506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11.8.</w:t>
      </w:r>
      <w:r w:rsidRPr="007A796E">
        <w:rPr>
          <w:rFonts w:eastAsia="Calibri"/>
          <w:sz w:val="22"/>
          <w:szCs w:val="22"/>
        </w:rPr>
        <w:t xml:space="preserve">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роумингового оператора.</w:t>
      </w:r>
    </w:p>
    <w:p w14:paraId="66E788EE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11.9.</w:t>
      </w:r>
      <w:r w:rsidRPr="007A796E">
        <w:rPr>
          <w:rFonts w:eastAsia="Calibri"/>
          <w:sz w:val="22"/>
          <w:szCs w:val="22"/>
        </w:rPr>
        <w:t xml:space="preserve"> Датой получения документа в системе от направляющей Стороны, считается дата, указанная в подтверждении от Оператора ЭДО получающей Стороны.</w:t>
      </w:r>
      <w:r w:rsidRPr="007A796E">
        <w:rPr>
          <w:rFonts w:ascii="Calibri" w:eastAsia="Calibri" w:hAnsi="Calibri"/>
          <w:sz w:val="22"/>
          <w:szCs w:val="22"/>
        </w:rPr>
        <w:t xml:space="preserve"> </w:t>
      </w:r>
      <w:r w:rsidRPr="007A796E">
        <w:rPr>
          <w:rFonts w:eastAsia="Calibri"/>
          <w:sz w:val="22"/>
          <w:szCs w:val="22"/>
        </w:rPr>
        <w:t xml:space="preserve">Документ, поступивший и подтвержденный Оператором, считается полученным Стороной. Приемка товара/работ/услуг осуществляется в сроки и в </w:t>
      </w:r>
      <w:r w:rsidRPr="007A796E">
        <w:rPr>
          <w:rFonts w:eastAsia="Calibri"/>
          <w:sz w:val="22"/>
          <w:szCs w:val="22"/>
        </w:rPr>
        <w:lastRenderedPageBreak/>
        <w:t xml:space="preserve">порядке, установленным настоящим договором. </w:t>
      </w:r>
    </w:p>
    <w:p w14:paraId="5B7D03AD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11.10.</w:t>
      </w:r>
      <w:r w:rsidRPr="007A796E">
        <w:rPr>
          <w:rFonts w:eastAsia="Calibri"/>
          <w:sz w:val="22"/>
          <w:szCs w:val="22"/>
        </w:rPr>
        <w:t xml:space="preserve"> В случае передачи Стороне электронного документа с ошибкой, Сторона, которая выявила ошибку направляет уведомление другой Стороне о необходимости исправить документ. Сторона, допустившая ошибку, предоставляет другой Стороне исправленный документ в течение 1 (одного) рабочего дня с момента получения уведомления. </w:t>
      </w:r>
    </w:p>
    <w:p w14:paraId="6602EF4B" w14:textId="77777777" w:rsidR="002571C1" w:rsidRPr="007A796E" w:rsidRDefault="002571C1" w:rsidP="002571C1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7A796E">
        <w:rPr>
          <w:rFonts w:eastAsia="Calibri"/>
          <w:b/>
          <w:bCs/>
          <w:sz w:val="22"/>
          <w:szCs w:val="22"/>
        </w:rPr>
        <w:t>11.11.</w:t>
      </w:r>
      <w:r w:rsidRPr="007A796E">
        <w:rPr>
          <w:rFonts w:eastAsia="Calibri"/>
          <w:sz w:val="22"/>
          <w:szCs w:val="22"/>
        </w:rPr>
        <w:t xml:space="preserve">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14:paraId="773E4735" w14:textId="19A2FC38" w:rsidR="002571C1" w:rsidRPr="00851489" w:rsidRDefault="002571C1" w:rsidP="00C25719">
      <w:pPr>
        <w:suppressAutoHyphens/>
        <w:jc w:val="center"/>
        <w:rPr>
          <w:b/>
          <w:bCs/>
          <w:sz w:val="4"/>
          <w:szCs w:val="4"/>
        </w:rPr>
      </w:pPr>
    </w:p>
    <w:p w14:paraId="287A0392" w14:textId="4A3172D0" w:rsidR="002412F4" w:rsidRPr="002301B3" w:rsidRDefault="00FC29F0" w:rsidP="00FC29F0">
      <w:pPr>
        <w:suppressAutoHyphens/>
        <w:jc w:val="center"/>
        <w:rPr>
          <w:b/>
          <w:bCs/>
          <w:sz w:val="22"/>
          <w:szCs w:val="22"/>
        </w:rPr>
      </w:pPr>
      <w:r w:rsidRPr="00FC29F0">
        <w:rPr>
          <w:b/>
          <w:bCs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="002412F4" w:rsidRPr="002301B3">
        <w:rPr>
          <w:b/>
          <w:bCs/>
          <w:sz w:val="22"/>
          <w:szCs w:val="22"/>
        </w:rPr>
        <w:t>ЗАКЛЮЧИТЕЛЬНЫЕ ПОЛОЖЕНИЯ</w:t>
      </w:r>
    </w:p>
    <w:p w14:paraId="6BE7AFA2" w14:textId="6B7ADBBF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.1.</w:t>
      </w:r>
      <w:r w:rsidR="00B93055"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 xml:space="preserve">Настоящий договор вступает в силу </w:t>
      </w:r>
      <w:r w:rsidRPr="002301B3">
        <w:rPr>
          <w:b/>
          <w:sz w:val="22"/>
          <w:szCs w:val="22"/>
        </w:rPr>
        <w:t xml:space="preserve">с </w:t>
      </w:r>
      <w:r w:rsidR="00326397" w:rsidRPr="002301B3">
        <w:rPr>
          <w:b/>
          <w:sz w:val="22"/>
          <w:szCs w:val="22"/>
        </w:rPr>
        <w:t>даты</w:t>
      </w:r>
      <w:r w:rsidR="00A11147" w:rsidRPr="002301B3">
        <w:rPr>
          <w:b/>
          <w:sz w:val="22"/>
          <w:szCs w:val="22"/>
        </w:rPr>
        <w:t xml:space="preserve"> подписания обеими Сторонами д</w:t>
      </w:r>
      <w:r w:rsidRPr="002301B3">
        <w:rPr>
          <w:b/>
          <w:sz w:val="22"/>
          <w:szCs w:val="22"/>
        </w:rPr>
        <w:t>оговора и действует по</w:t>
      </w:r>
      <w:r w:rsidRPr="002301B3">
        <w:rPr>
          <w:sz w:val="22"/>
          <w:szCs w:val="22"/>
        </w:rPr>
        <w:t xml:space="preserve"> </w:t>
      </w:r>
      <w:r w:rsidR="00243471" w:rsidRPr="002301B3">
        <w:rPr>
          <w:b/>
          <w:sz w:val="22"/>
          <w:szCs w:val="22"/>
        </w:rPr>
        <w:t>«31» декабря 202</w:t>
      </w:r>
      <w:r w:rsidR="006F7418">
        <w:rPr>
          <w:b/>
          <w:sz w:val="22"/>
          <w:szCs w:val="22"/>
        </w:rPr>
        <w:t>5</w:t>
      </w:r>
      <w:r w:rsidR="00243471" w:rsidRPr="002301B3">
        <w:rPr>
          <w:b/>
          <w:sz w:val="22"/>
          <w:szCs w:val="22"/>
        </w:rPr>
        <w:t xml:space="preserve"> года.</w:t>
      </w:r>
      <w:r w:rsidR="00243471" w:rsidRPr="002301B3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Истечение срока действия договора не освобождает Стороны от исполнения обязательств, возникших в течение срока его действия.</w:t>
      </w:r>
    </w:p>
    <w:p w14:paraId="3249D183" w14:textId="1F5DD282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.2.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После подписания настоящего договора все предыдущие письменные или устные соглашения, переписка, переговоры между Сторонами, относящиеся к предмету настоящего договора, теряют силу, если они противоречат настоящему договору.</w:t>
      </w:r>
      <w:r w:rsidR="002412F4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ab/>
      </w:r>
    </w:p>
    <w:p w14:paraId="54F76B93" w14:textId="4F3B04BE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.3.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Настоящий договор может быть изменен или дополнен по соглашению Сторон.</w:t>
      </w:r>
    </w:p>
    <w:p w14:paraId="32E6D034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Все изменен</w:t>
      </w:r>
      <w:r w:rsidR="00B93055" w:rsidRPr="002301B3">
        <w:rPr>
          <w:sz w:val="22"/>
          <w:szCs w:val="22"/>
        </w:rPr>
        <w:t xml:space="preserve">ия </w:t>
      </w:r>
      <w:r w:rsidR="00A11147" w:rsidRPr="002301B3">
        <w:rPr>
          <w:sz w:val="22"/>
          <w:szCs w:val="22"/>
        </w:rPr>
        <w:t>и дополнения к настоящему д</w:t>
      </w:r>
      <w:r w:rsidRPr="002301B3">
        <w:rPr>
          <w:sz w:val="22"/>
          <w:szCs w:val="22"/>
        </w:rPr>
        <w:t>оговору являются действительными, если они составлены в письменном виде, подписаны уполномоченными представителями Сторон и скреплены печатями, после чего они составляют</w:t>
      </w:r>
      <w:r w:rsidR="00A11147" w:rsidRPr="002301B3">
        <w:rPr>
          <w:sz w:val="22"/>
          <w:szCs w:val="22"/>
        </w:rPr>
        <w:t xml:space="preserve"> неотъемлемую часть настоящего д</w:t>
      </w:r>
      <w:r w:rsidRPr="002301B3">
        <w:rPr>
          <w:sz w:val="22"/>
          <w:szCs w:val="22"/>
        </w:rPr>
        <w:t>оговора.</w:t>
      </w:r>
    </w:p>
    <w:p w14:paraId="5BCE20A6" w14:textId="60E00459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.4.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Подрядчик не имеет право передавать права по настоящему договору третьим лицам полностью или частично без письменного согласия Заказчика. Любая передача прав и/или обязательств по настоящему договору,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 прав требования по настоящему договору.</w:t>
      </w:r>
    </w:p>
    <w:p w14:paraId="0DC75E45" w14:textId="77777777" w:rsidR="002412F4" w:rsidRPr="002301B3" w:rsidRDefault="00B93055" w:rsidP="00B93055">
      <w:pPr>
        <w:tabs>
          <w:tab w:val="left" w:pos="426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Заказчик вправе уступить права требования по договору третьему лицу без согласия Подрядчика в соответствии с законодательством Российской Федерации.</w:t>
      </w:r>
    </w:p>
    <w:p w14:paraId="34782800" w14:textId="5EF91AF7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.5.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Стороны признают действительность документов (кроме счетов-фактур</w:t>
      </w:r>
      <w:r w:rsidR="00B7548E">
        <w:rPr>
          <w:sz w:val="22"/>
          <w:szCs w:val="22"/>
        </w:rPr>
        <w:t>/УПД</w:t>
      </w:r>
      <w:r w:rsidR="002412F4" w:rsidRPr="002301B3">
        <w:rPr>
          <w:sz w:val="22"/>
          <w:szCs w:val="22"/>
        </w:rPr>
        <w:t>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14:paraId="00A364EA" w14:textId="0DC91B15" w:rsidR="002412F4" w:rsidRPr="002301B3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.6.</w:t>
      </w:r>
      <w:r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Любые уведомления Сторон в рамках настоящег</w:t>
      </w:r>
      <w:r w:rsidR="00A11147" w:rsidRPr="002301B3">
        <w:rPr>
          <w:sz w:val="22"/>
          <w:szCs w:val="22"/>
        </w:rPr>
        <w:t>о д</w:t>
      </w:r>
      <w:r w:rsidR="002412F4" w:rsidRPr="002301B3">
        <w:rPr>
          <w:sz w:val="22"/>
          <w:szCs w:val="22"/>
        </w:rPr>
        <w:t>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1763217A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(при вручении нарочным) при доставке нарочным по адресу получающей Стороны;</w:t>
      </w:r>
    </w:p>
    <w:p w14:paraId="51080F33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(при отправке заказным письмом) при отправке почтовой службой по адресу получающей Стороны;</w:t>
      </w:r>
    </w:p>
    <w:p w14:paraId="3D3C009D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41F06A8A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3F34125D" w14:textId="77777777" w:rsidR="002412F4" w:rsidRPr="002301B3" w:rsidRDefault="002412F4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7FDDED31" w14:textId="53B64B08" w:rsidR="00B7548E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.7.</w:t>
      </w:r>
      <w:r w:rsidRPr="002301B3">
        <w:rPr>
          <w:sz w:val="22"/>
          <w:szCs w:val="22"/>
        </w:rPr>
        <w:tab/>
      </w:r>
      <w:r w:rsidR="00B7548E">
        <w:rPr>
          <w:sz w:val="22"/>
          <w:szCs w:val="22"/>
        </w:rPr>
        <w:t>Д</w:t>
      </w:r>
      <w:r w:rsidR="00B7548E" w:rsidRPr="00B7548E">
        <w:rPr>
          <w:sz w:val="22"/>
          <w:szCs w:val="22"/>
        </w:rPr>
        <w:t>окумент</w:t>
      </w:r>
      <w:r w:rsidR="00B7548E">
        <w:rPr>
          <w:sz w:val="22"/>
          <w:szCs w:val="22"/>
        </w:rPr>
        <w:t>ы</w:t>
      </w:r>
      <w:r w:rsidR="00B7548E" w:rsidRPr="00B7548E">
        <w:rPr>
          <w:sz w:val="22"/>
          <w:szCs w:val="22"/>
        </w:rPr>
        <w:t xml:space="preserve"> должны направляться Заказчику </w:t>
      </w:r>
      <w:r w:rsidR="00B7548E">
        <w:rPr>
          <w:sz w:val="22"/>
          <w:szCs w:val="22"/>
        </w:rPr>
        <w:t>в порядке, указанным в п. 6.1 настоящего Договора.</w:t>
      </w:r>
    </w:p>
    <w:p w14:paraId="594899DE" w14:textId="472A7070" w:rsidR="00B7548E" w:rsidRDefault="00B93055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.8.</w:t>
      </w:r>
      <w:r w:rsidRPr="002301B3">
        <w:rPr>
          <w:sz w:val="22"/>
          <w:szCs w:val="22"/>
        </w:rPr>
        <w:tab/>
      </w:r>
      <w:r w:rsidR="00B7548E" w:rsidRPr="002301B3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на надлежащее исполнение предусмотренных договором обязательств, в срок не позднее 10 (десяти) рабочих дней с момента наступления соответствующих обстоятельств.</w:t>
      </w:r>
    </w:p>
    <w:p w14:paraId="52B1E06C" w14:textId="77777777" w:rsidR="00B7548E" w:rsidRPr="002301B3" w:rsidRDefault="00B7548E" w:rsidP="00B7548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2301B3">
        <w:rPr>
          <w:sz w:val="22"/>
          <w:szCs w:val="22"/>
        </w:rPr>
        <w:t>.9.</w:t>
      </w:r>
      <w:r w:rsidRPr="002301B3">
        <w:rPr>
          <w:sz w:val="22"/>
          <w:szCs w:val="22"/>
        </w:rPr>
        <w:tab/>
        <w:t>Все риски, связанные с непредоставлением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14:paraId="6DA28A21" w14:textId="04B8ECC2" w:rsidR="002412F4" w:rsidRPr="00B7548E" w:rsidRDefault="00B7548E" w:rsidP="00B93055">
      <w:pPr>
        <w:tabs>
          <w:tab w:val="left" w:pos="567"/>
        </w:tabs>
        <w:suppressAutoHyphens/>
        <w:jc w:val="both"/>
        <w:rPr>
          <w:spacing w:val="-6"/>
          <w:sz w:val="22"/>
          <w:szCs w:val="22"/>
        </w:rPr>
      </w:pPr>
      <w:r w:rsidRPr="002301B3">
        <w:rPr>
          <w:sz w:val="22"/>
          <w:szCs w:val="22"/>
        </w:rPr>
        <w:t>1</w:t>
      </w:r>
      <w:r>
        <w:rPr>
          <w:sz w:val="22"/>
          <w:szCs w:val="22"/>
        </w:rPr>
        <w:t>2</w:t>
      </w:r>
      <w:r w:rsidRPr="002301B3">
        <w:rPr>
          <w:sz w:val="22"/>
          <w:szCs w:val="22"/>
        </w:rPr>
        <w:t>.10.</w:t>
      </w:r>
      <w:r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ab/>
      </w:r>
      <w:r w:rsidR="002412F4" w:rsidRPr="00B7548E">
        <w:rPr>
          <w:spacing w:val="-6"/>
          <w:sz w:val="22"/>
          <w:szCs w:val="22"/>
        </w:rPr>
        <w:t xml:space="preserve">Во всем остальном, что не предусмотрено договором, применяются нормы действующего законодательства Российской Федерации. При внесении изменений в законодательные акты, регламентирующие работы в рамках </w:t>
      </w:r>
      <w:r w:rsidR="002412F4" w:rsidRPr="00B7548E">
        <w:rPr>
          <w:spacing w:val="-6"/>
          <w:sz w:val="22"/>
          <w:szCs w:val="22"/>
        </w:rPr>
        <w:lastRenderedPageBreak/>
        <w:t>настоящего договора, Стороны имеют право на изменение условий договора по взаимному согласованию путем</w:t>
      </w:r>
      <w:r w:rsidR="002412F4" w:rsidRPr="00B7548E">
        <w:rPr>
          <w:b/>
          <w:spacing w:val="-6"/>
          <w:sz w:val="22"/>
          <w:szCs w:val="22"/>
        </w:rPr>
        <w:t xml:space="preserve"> </w:t>
      </w:r>
      <w:r w:rsidR="002412F4" w:rsidRPr="00B7548E">
        <w:rPr>
          <w:spacing w:val="-6"/>
          <w:sz w:val="22"/>
          <w:szCs w:val="22"/>
        </w:rPr>
        <w:t>заключения Дополните</w:t>
      </w:r>
      <w:r w:rsidR="00A11147" w:rsidRPr="00B7548E">
        <w:rPr>
          <w:spacing w:val="-6"/>
          <w:sz w:val="22"/>
          <w:szCs w:val="22"/>
        </w:rPr>
        <w:t>льного соглашения к настоящему д</w:t>
      </w:r>
      <w:r w:rsidR="002412F4" w:rsidRPr="00B7548E">
        <w:rPr>
          <w:spacing w:val="-6"/>
          <w:sz w:val="22"/>
          <w:szCs w:val="22"/>
        </w:rPr>
        <w:t xml:space="preserve">оговору. </w:t>
      </w:r>
    </w:p>
    <w:p w14:paraId="3FC575CD" w14:textId="7B7C4525" w:rsidR="00224290" w:rsidRPr="002301B3" w:rsidRDefault="00B93055" w:rsidP="00B7548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.11.</w:t>
      </w:r>
      <w:r w:rsidRPr="002301B3">
        <w:rPr>
          <w:sz w:val="22"/>
          <w:szCs w:val="22"/>
        </w:rPr>
        <w:tab/>
      </w:r>
      <w:r w:rsidRPr="002301B3">
        <w:rPr>
          <w:sz w:val="22"/>
          <w:szCs w:val="22"/>
        </w:rPr>
        <w:tab/>
      </w:r>
      <w:r w:rsidR="00224290" w:rsidRPr="002301B3">
        <w:rPr>
          <w:noProof/>
          <w:sz w:val="22"/>
          <w:szCs w:val="22"/>
        </w:rPr>
        <w:t>Договор составлен в 2 (двух) экземлярах, имеющих одинаковую юридическую силу, по 1 (одному) экземпляру для каждой Стороны</w:t>
      </w:r>
      <w:r w:rsidR="00224290" w:rsidRPr="002301B3">
        <w:rPr>
          <w:sz w:val="22"/>
          <w:szCs w:val="22"/>
        </w:rPr>
        <w:t>.</w:t>
      </w:r>
    </w:p>
    <w:p w14:paraId="15451902" w14:textId="19AE39C8" w:rsidR="00224290" w:rsidRPr="002301B3" w:rsidRDefault="00224290" w:rsidP="00B93055">
      <w:pPr>
        <w:tabs>
          <w:tab w:val="left" w:pos="567"/>
        </w:tabs>
        <w:jc w:val="both"/>
        <w:rPr>
          <w:spacing w:val="-6"/>
          <w:sz w:val="22"/>
          <w:szCs w:val="22"/>
        </w:rPr>
      </w:pPr>
      <w:r w:rsidRPr="002301B3">
        <w:rPr>
          <w:sz w:val="22"/>
          <w:szCs w:val="22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ликвидации и иных обстоятельствах, влияющих   на   надлежащее   ис</w:t>
      </w:r>
      <w:r w:rsidR="00A11147" w:rsidRPr="002301B3">
        <w:rPr>
          <w:sz w:val="22"/>
          <w:szCs w:val="22"/>
        </w:rPr>
        <w:t>полнение   предусмотренных   д</w:t>
      </w:r>
      <w:r w:rsidRPr="002301B3">
        <w:rPr>
          <w:sz w:val="22"/>
          <w:szCs w:val="22"/>
        </w:rPr>
        <w:t>оговором обязательств, в срок не позднее 10 (десяти) рабочих дней с момента наступления соответствующих обстоятельств.</w:t>
      </w:r>
    </w:p>
    <w:p w14:paraId="16DD2BE9" w14:textId="449A60C3" w:rsidR="002412F4" w:rsidRPr="002301B3" w:rsidRDefault="00224290" w:rsidP="00B93055">
      <w:pPr>
        <w:tabs>
          <w:tab w:val="left" w:pos="567"/>
        </w:tabs>
        <w:jc w:val="both"/>
        <w:rPr>
          <w:sz w:val="22"/>
          <w:szCs w:val="22"/>
        </w:rPr>
      </w:pPr>
      <w:r w:rsidRPr="002301B3">
        <w:rPr>
          <w:sz w:val="22"/>
          <w:szCs w:val="22"/>
        </w:rPr>
        <w:t>1</w:t>
      </w:r>
      <w:r w:rsidR="00FC29F0">
        <w:rPr>
          <w:sz w:val="22"/>
          <w:szCs w:val="22"/>
        </w:rPr>
        <w:t>2</w:t>
      </w:r>
      <w:r w:rsidRPr="002301B3">
        <w:rPr>
          <w:sz w:val="22"/>
          <w:szCs w:val="22"/>
        </w:rPr>
        <w:t>.</w:t>
      </w:r>
      <w:r w:rsidR="00C941EA">
        <w:rPr>
          <w:sz w:val="22"/>
          <w:szCs w:val="22"/>
        </w:rPr>
        <w:t>1</w:t>
      </w:r>
      <w:r w:rsidR="00B7548E">
        <w:rPr>
          <w:sz w:val="22"/>
          <w:szCs w:val="22"/>
        </w:rPr>
        <w:t>2</w:t>
      </w:r>
      <w:r w:rsidRPr="002301B3">
        <w:rPr>
          <w:sz w:val="22"/>
          <w:szCs w:val="22"/>
        </w:rPr>
        <w:t>.</w:t>
      </w:r>
      <w:r w:rsidR="00B93055" w:rsidRPr="002301B3">
        <w:rPr>
          <w:sz w:val="22"/>
          <w:szCs w:val="22"/>
        </w:rPr>
        <w:tab/>
      </w:r>
      <w:r w:rsidR="00B93055" w:rsidRPr="002301B3">
        <w:rPr>
          <w:sz w:val="22"/>
          <w:szCs w:val="22"/>
        </w:rPr>
        <w:tab/>
      </w:r>
      <w:r w:rsidR="002412F4" w:rsidRPr="002301B3">
        <w:rPr>
          <w:sz w:val="22"/>
          <w:szCs w:val="22"/>
        </w:rPr>
        <w:t>К настоящему договору прилагаются и являются его неотъемлемой частью:</w:t>
      </w:r>
    </w:p>
    <w:p w14:paraId="2FBA9D2B" w14:textId="53FB6F6B" w:rsidR="00B7548E" w:rsidRDefault="00282366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 w:rsidR="00614E08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1</w:t>
      </w:r>
      <w:r w:rsidR="0073642D" w:rsidRPr="002301B3">
        <w:rPr>
          <w:sz w:val="22"/>
          <w:szCs w:val="22"/>
        </w:rPr>
        <w:t>.</w:t>
      </w:r>
      <w:r w:rsidR="001F5181" w:rsidRPr="002301B3">
        <w:rPr>
          <w:sz w:val="22"/>
          <w:szCs w:val="22"/>
        </w:rPr>
        <w:t xml:space="preserve"> </w:t>
      </w:r>
      <w:r w:rsidR="00B7548E" w:rsidRPr="002301B3">
        <w:rPr>
          <w:sz w:val="22"/>
          <w:szCs w:val="22"/>
        </w:rPr>
        <w:t>Локальный сметный расчет</w:t>
      </w:r>
      <w:r w:rsidR="00CA49A1">
        <w:rPr>
          <w:sz w:val="22"/>
          <w:szCs w:val="22"/>
        </w:rPr>
        <w:t xml:space="preserve"> н</w:t>
      </w:r>
      <w:r w:rsidR="00CA49A1" w:rsidRPr="00CA49A1">
        <w:rPr>
          <w:sz w:val="22"/>
          <w:szCs w:val="22"/>
        </w:rPr>
        <w:t xml:space="preserve">а </w:t>
      </w:r>
      <w:r w:rsidR="002F00FA" w:rsidRPr="002F00FA">
        <w:rPr>
          <w:sz w:val="22"/>
          <w:szCs w:val="22"/>
        </w:rPr>
        <w:t xml:space="preserve">восстановление опоры №35 ВЛ 6 кВ ф 8 от ПС 35/6 кВ </w:t>
      </w:r>
      <w:r w:rsidR="002F00FA">
        <w:rPr>
          <w:sz w:val="22"/>
          <w:szCs w:val="22"/>
        </w:rPr>
        <w:t>«</w:t>
      </w:r>
      <w:r w:rsidR="002F00FA" w:rsidRPr="002F00FA">
        <w:rPr>
          <w:sz w:val="22"/>
          <w:szCs w:val="22"/>
        </w:rPr>
        <w:t>К2051</w:t>
      </w:r>
      <w:r w:rsidR="002F00FA">
        <w:rPr>
          <w:sz w:val="22"/>
          <w:szCs w:val="22"/>
        </w:rPr>
        <w:t>»</w:t>
      </w:r>
      <w:r w:rsidR="002F00FA" w:rsidRPr="002F00FA">
        <w:rPr>
          <w:sz w:val="22"/>
          <w:szCs w:val="22"/>
        </w:rPr>
        <w:t xml:space="preserve"> до К2020 Cамотлорского месторождения нефти</w:t>
      </w:r>
      <w:r w:rsidR="00B7548E" w:rsidRPr="002301B3">
        <w:rPr>
          <w:sz w:val="22"/>
          <w:szCs w:val="22"/>
        </w:rPr>
        <w:t>;</w:t>
      </w:r>
    </w:p>
    <w:p w14:paraId="1F728DC3" w14:textId="024B368D" w:rsidR="00B7548E" w:rsidRPr="002301B3" w:rsidRDefault="00282366" w:rsidP="00B7548E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 w:rsidR="00614E08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2</w:t>
      </w:r>
      <w:r w:rsidR="00FD6E4C" w:rsidRPr="002301B3">
        <w:rPr>
          <w:sz w:val="22"/>
          <w:szCs w:val="22"/>
        </w:rPr>
        <w:t xml:space="preserve">. </w:t>
      </w:r>
      <w:r w:rsidR="00B7548E" w:rsidRPr="002301B3">
        <w:rPr>
          <w:sz w:val="22"/>
          <w:szCs w:val="22"/>
        </w:rPr>
        <w:t>Дефектная ведомость</w:t>
      </w:r>
      <w:r w:rsidR="00CA49A1">
        <w:rPr>
          <w:sz w:val="22"/>
          <w:szCs w:val="22"/>
        </w:rPr>
        <w:t xml:space="preserve"> н</w:t>
      </w:r>
      <w:r w:rsidR="00CA49A1" w:rsidRPr="00CA49A1">
        <w:rPr>
          <w:sz w:val="22"/>
          <w:szCs w:val="22"/>
        </w:rPr>
        <w:t xml:space="preserve">а </w:t>
      </w:r>
      <w:r w:rsidR="002F00FA" w:rsidRPr="002F00FA">
        <w:rPr>
          <w:sz w:val="22"/>
          <w:szCs w:val="22"/>
        </w:rPr>
        <w:t xml:space="preserve">восстановление опоры №35 ВЛ 6 кВ ф 8 от ПС 35/6 кВ </w:t>
      </w:r>
      <w:r w:rsidR="002F00FA">
        <w:rPr>
          <w:sz w:val="22"/>
          <w:szCs w:val="22"/>
        </w:rPr>
        <w:t>«</w:t>
      </w:r>
      <w:r w:rsidR="002F00FA" w:rsidRPr="002F00FA">
        <w:rPr>
          <w:sz w:val="22"/>
          <w:szCs w:val="22"/>
        </w:rPr>
        <w:t>К2051</w:t>
      </w:r>
      <w:r w:rsidR="002F00FA">
        <w:rPr>
          <w:sz w:val="22"/>
          <w:szCs w:val="22"/>
        </w:rPr>
        <w:t>»</w:t>
      </w:r>
      <w:r w:rsidR="002F00FA" w:rsidRPr="002F00FA">
        <w:rPr>
          <w:sz w:val="22"/>
          <w:szCs w:val="22"/>
        </w:rPr>
        <w:t xml:space="preserve"> до К2020 Cамотлорского месторождения нефти</w:t>
      </w:r>
      <w:r w:rsidR="00B7548E" w:rsidRPr="002301B3">
        <w:rPr>
          <w:sz w:val="22"/>
          <w:szCs w:val="22"/>
        </w:rPr>
        <w:t>;</w:t>
      </w:r>
    </w:p>
    <w:p w14:paraId="523E330E" w14:textId="7D61C8CC" w:rsidR="001F5181" w:rsidRPr="002301B3" w:rsidRDefault="00282366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 w:rsidR="00614E08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3</w:t>
      </w:r>
      <w:r w:rsidR="0073642D" w:rsidRPr="002301B3">
        <w:rPr>
          <w:sz w:val="22"/>
          <w:szCs w:val="22"/>
        </w:rPr>
        <w:t>.</w:t>
      </w:r>
      <w:r w:rsidR="00394D56" w:rsidRPr="002301B3">
        <w:rPr>
          <w:sz w:val="22"/>
          <w:szCs w:val="22"/>
        </w:rPr>
        <w:t xml:space="preserve"> </w:t>
      </w:r>
      <w:r w:rsidR="001F5181" w:rsidRPr="002301B3">
        <w:rPr>
          <w:sz w:val="22"/>
          <w:szCs w:val="22"/>
        </w:rPr>
        <w:t>Акт о приемке выполненных работ (</w:t>
      </w:r>
      <w:r w:rsidR="002412F4" w:rsidRPr="002301B3">
        <w:rPr>
          <w:sz w:val="22"/>
          <w:szCs w:val="22"/>
        </w:rPr>
        <w:t>Ф</w:t>
      </w:r>
      <w:r w:rsidR="001F5181" w:rsidRPr="002301B3">
        <w:rPr>
          <w:sz w:val="22"/>
          <w:szCs w:val="22"/>
        </w:rPr>
        <w:t>орма</w:t>
      </w:r>
      <w:r w:rsidR="002412F4" w:rsidRPr="002301B3">
        <w:rPr>
          <w:sz w:val="22"/>
          <w:szCs w:val="22"/>
        </w:rPr>
        <w:t xml:space="preserve"> №КС-2</w:t>
      </w:r>
      <w:r w:rsidR="001F5181" w:rsidRPr="002301B3">
        <w:rPr>
          <w:sz w:val="22"/>
          <w:szCs w:val="22"/>
        </w:rPr>
        <w:t>);</w:t>
      </w:r>
    </w:p>
    <w:p w14:paraId="373972F5" w14:textId="790985E0" w:rsidR="001F5181" w:rsidRPr="002301B3" w:rsidRDefault="00E632BD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 xml:space="preserve">Приложение </w:t>
      </w:r>
      <w:r w:rsidR="00282366" w:rsidRPr="002301B3">
        <w:rPr>
          <w:sz w:val="22"/>
          <w:szCs w:val="22"/>
        </w:rPr>
        <w:t>№</w:t>
      </w:r>
      <w:r w:rsidR="00614E08">
        <w:rPr>
          <w:sz w:val="22"/>
          <w:szCs w:val="22"/>
        </w:rPr>
        <w:t xml:space="preserve"> </w:t>
      </w:r>
      <w:r w:rsidR="00282366" w:rsidRPr="002301B3">
        <w:rPr>
          <w:sz w:val="22"/>
          <w:szCs w:val="22"/>
        </w:rPr>
        <w:t>4</w:t>
      </w:r>
      <w:r w:rsidR="0073642D" w:rsidRPr="002301B3">
        <w:rPr>
          <w:sz w:val="22"/>
          <w:szCs w:val="22"/>
        </w:rPr>
        <w:t>.</w:t>
      </w:r>
      <w:r w:rsidR="00394D56" w:rsidRPr="002301B3">
        <w:rPr>
          <w:sz w:val="22"/>
          <w:szCs w:val="22"/>
        </w:rPr>
        <w:t xml:space="preserve"> </w:t>
      </w:r>
      <w:r w:rsidR="001F5181" w:rsidRPr="002301B3">
        <w:rPr>
          <w:sz w:val="22"/>
          <w:szCs w:val="22"/>
        </w:rPr>
        <w:t>Справка о стоимости выполненных работ и затрат (</w:t>
      </w:r>
      <w:r w:rsidR="002412F4" w:rsidRPr="002301B3">
        <w:rPr>
          <w:sz w:val="22"/>
          <w:szCs w:val="22"/>
        </w:rPr>
        <w:t>Ф</w:t>
      </w:r>
      <w:r w:rsidR="001F5181" w:rsidRPr="002301B3">
        <w:rPr>
          <w:sz w:val="22"/>
          <w:szCs w:val="22"/>
        </w:rPr>
        <w:t>орма</w:t>
      </w:r>
      <w:r w:rsidR="002412F4" w:rsidRPr="002301B3">
        <w:rPr>
          <w:sz w:val="22"/>
          <w:szCs w:val="22"/>
        </w:rPr>
        <w:t xml:space="preserve"> №КС-3</w:t>
      </w:r>
      <w:r w:rsidR="001F5181" w:rsidRPr="002301B3">
        <w:rPr>
          <w:sz w:val="22"/>
          <w:szCs w:val="22"/>
        </w:rPr>
        <w:t>)</w:t>
      </w:r>
    </w:p>
    <w:p w14:paraId="31FBF6CC" w14:textId="3E9F1C32" w:rsidR="001F5181" w:rsidRPr="002301B3" w:rsidRDefault="00282366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Приложение №</w:t>
      </w:r>
      <w:r w:rsidR="00614E08">
        <w:rPr>
          <w:sz w:val="22"/>
          <w:szCs w:val="22"/>
        </w:rPr>
        <w:t xml:space="preserve"> </w:t>
      </w:r>
      <w:r w:rsidRPr="002301B3">
        <w:rPr>
          <w:sz w:val="22"/>
          <w:szCs w:val="22"/>
        </w:rPr>
        <w:t>5</w:t>
      </w:r>
      <w:r w:rsidR="0073642D" w:rsidRPr="002301B3">
        <w:rPr>
          <w:sz w:val="22"/>
          <w:szCs w:val="22"/>
        </w:rPr>
        <w:t>.</w:t>
      </w:r>
      <w:r w:rsidR="00394D56" w:rsidRPr="002301B3">
        <w:rPr>
          <w:sz w:val="22"/>
          <w:szCs w:val="22"/>
        </w:rPr>
        <w:t xml:space="preserve"> </w:t>
      </w:r>
      <w:r w:rsidR="001F5181" w:rsidRPr="002301B3">
        <w:rPr>
          <w:sz w:val="22"/>
          <w:szCs w:val="22"/>
        </w:rPr>
        <w:t>Акт приема-передачи нормативных документов Заказчика;</w:t>
      </w:r>
    </w:p>
    <w:p w14:paraId="2A37C920" w14:textId="62A473E8" w:rsidR="008E29ED" w:rsidRDefault="00C07D81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  <w:r w:rsidRPr="002301B3">
        <w:rPr>
          <w:sz w:val="22"/>
          <w:szCs w:val="22"/>
        </w:rPr>
        <w:t>П</w:t>
      </w:r>
      <w:r w:rsidR="00282366" w:rsidRPr="002301B3">
        <w:rPr>
          <w:sz w:val="22"/>
          <w:szCs w:val="22"/>
        </w:rPr>
        <w:t>риложение №</w:t>
      </w:r>
      <w:r w:rsidR="00614E08">
        <w:rPr>
          <w:sz w:val="22"/>
          <w:szCs w:val="22"/>
        </w:rPr>
        <w:t xml:space="preserve"> </w:t>
      </w:r>
      <w:r w:rsidR="00282366" w:rsidRPr="002301B3">
        <w:rPr>
          <w:sz w:val="22"/>
          <w:szCs w:val="22"/>
        </w:rPr>
        <w:t>6</w:t>
      </w:r>
      <w:r w:rsidR="0073642D" w:rsidRPr="002301B3">
        <w:rPr>
          <w:sz w:val="22"/>
          <w:szCs w:val="22"/>
        </w:rPr>
        <w:t>.</w:t>
      </w:r>
      <w:r w:rsidR="00394D56" w:rsidRPr="002301B3">
        <w:rPr>
          <w:sz w:val="22"/>
          <w:szCs w:val="22"/>
        </w:rPr>
        <w:t xml:space="preserve"> </w:t>
      </w:r>
      <w:r w:rsidR="005915BA" w:rsidRPr="002301B3">
        <w:rPr>
          <w:sz w:val="22"/>
          <w:szCs w:val="22"/>
        </w:rPr>
        <w:t>Шкала</w:t>
      </w:r>
      <w:r w:rsidR="008E29ED" w:rsidRPr="002301B3">
        <w:rPr>
          <w:sz w:val="22"/>
          <w:szCs w:val="22"/>
        </w:rPr>
        <w:t xml:space="preserve"> оценки организации и качества </w:t>
      </w:r>
      <w:r w:rsidR="00394D56" w:rsidRPr="002301B3">
        <w:rPr>
          <w:sz w:val="22"/>
          <w:szCs w:val="22"/>
        </w:rPr>
        <w:t>работ</w:t>
      </w:r>
      <w:r w:rsidR="008F53DB" w:rsidRPr="002301B3">
        <w:rPr>
          <w:sz w:val="22"/>
          <w:szCs w:val="22"/>
        </w:rPr>
        <w:t xml:space="preserve"> на объектах АО «Черногорэнерго»</w:t>
      </w:r>
      <w:r w:rsidR="00CA49A1">
        <w:rPr>
          <w:sz w:val="22"/>
          <w:szCs w:val="22"/>
        </w:rPr>
        <w:t>.</w:t>
      </w:r>
    </w:p>
    <w:p w14:paraId="392BA25F" w14:textId="77777777" w:rsidR="000F1430" w:rsidRPr="002301B3" w:rsidRDefault="000F1430" w:rsidP="00B93055">
      <w:pPr>
        <w:tabs>
          <w:tab w:val="left" w:pos="567"/>
        </w:tabs>
        <w:suppressAutoHyphens/>
        <w:jc w:val="both"/>
        <w:rPr>
          <w:sz w:val="22"/>
          <w:szCs w:val="22"/>
        </w:rPr>
      </w:pPr>
    </w:p>
    <w:p w14:paraId="04862DB7" w14:textId="35763498" w:rsidR="00614E08" w:rsidRDefault="00953195" w:rsidP="00C25719">
      <w:pPr>
        <w:pStyle w:val="5"/>
        <w:keepNext w:val="0"/>
        <w:suppressAutoHyphens/>
        <w:rPr>
          <w:b/>
          <w:sz w:val="22"/>
          <w:szCs w:val="22"/>
        </w:rPr>
      </w:pPr>
      <w:r w:rsidRPr="002301B3">
        <w:rPr>
          <w:b/>
          <w:noProof/>
          <w:sz w:val="22"/>
          <w:szCs w:val="22"/>
        </w:rPr>
        <w:t>1</w:t>
      </w:r>
      <w:r w:rsidR="00FC29F0">
        <w:rPr>
          <w:b/>
          <w:noProof/>
          <w:sz w:val="22"/>
          <w:szCs w:val="22"/>
        </w:rPr>
        <w:t>3</w:t>
      </w:r>
      <w:r w:rsidR="0093164A" w:rsidRPr="002301B3">
        <w:rPr>
          <w:b/>
          <w:noProof/>
          <w:sz w:val="22"/>
          <w:szCs w:val="22"/>
        </w:rPr>
        <w:t>.</w:t>
      </w:r>
      <w:r w:rsidR="0093164A" w:rsidRPr="002301B3">
        <w:rPr>
          <w:b/>
          <w:sz w:val="22"/>
          <w:szCs w:val="22"/>
        </w:rPr>
        <w:t xml:space="preserve"> АДРЕСА </w:t>
      </w:r>
      <w:r w:rsidR="000126F0" w:rsidRPr="002301B3">
        <w:rPr>
          <w:b/>
          <w:sz w:val="22"/>
          <w:szCs w:val="22"/>
        </w:rPr>
        <w:t>И БАНКОВСКИЕ РЕКВИЗИТЫ СТОРОН</w:t>
      </w:r>
    </w:p>
    <w:p w14:paraId="45157F00" w14:textId="7967644D" w:rsidR="0073642D" w:rsidRPr="002301B3" w:rsidRDefault="0073642D" w:rsidP="00C25719">
      <w:pPr>
        <w:pStyle w:val="a6"/>
        <w:jc w:val="both"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1</w:t>
      </w:r>
      <w:r w:rsidR="00FC29F0">
        <w:rPr>
          <w:b/>
          <w:sz w:val="22"/>
          <w:szCs w:val="22"/>
        </w:rPr>
        <w:t>3</w:t>
      </w:r>
      <w:r w:rsidRPr="002301B3">
        <w:rPr>
          <w:b/>
          <w:sz w:val="22"/>
          <w:szCs w:val="22"/>
        </w:rPr>
        <w:t>.1.</w:t>
      </w:r>
      <w:r w:rsidR="00FD6E4C" w:rsidRPr="002301B3">
        <w:rPr>
          <w:b/>
          <w:sz w:val="22"/>
          <w:szCs w:val="22"/>
        </w:rPr>
        <w:t xml:space="preserve"> «Заказчик»: </w:t>
      </w:r>
      <w:r w:rsidRPr="002301B3">
        <w:rPr>
          <w:b/>
          <w:sz w:val="22"/>
          <w:szCs w:val="22"/>
        </w:rPr>
        <w:t>АО «Черногорэнерго»</w:t>
      </w:r>
    </w:p>
    <w:p w14:paraId="64B5EF46" w14:textId="77777777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/>
          <w:bCs/>
          <w:i/>
          <w:sz w:val="22"/>
          <w:szCs w:val="22"/>
        </w:rPr>
        <w:t>Место нахождения</w:t>
      </w:r>
      <w:r w:rsidRPr="002301B3">
        <w:rPr>
          <w:bCs/>
          <w:sz w:val="22"/>
          <w:szCs w:val="22"/>
        </w:rPr>
        <w:t>: ул. 2П-2, №6, Панель 12, Западный промышленный узел, г. Нижневартовск Ханты-Мансийский автономный округ-Югра, Тюменская область, Российская Федерация.</w:t>
      </w:r>
    </w:p>
    <w:p w14:paraId="32A94D30" w14:textId="77777777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/>
          <w:bCs/>
          <w:i/>
          <w:sz w:val="22"/>
          <w:szCs w:val="22"/>
        </w:rPr>
        <w:t>Почтовый адрес</w:t>
      </w:r>
      <w:r w:rsidRPr="002301B3">
        <w:rPr>
          <w:bCs/>
          <w:sz w:val="22"/>
          <w:szCs w:val="22"/>
        </w:rPr>
        <w:t xml:space="preserve">: 628606, а/я </w:t>
      </w:r>
      <w:smartTag w:uri="urn:schemas-microsoft-com:office:smarttags" w:element="metricconverter">
        <w:smartTagPr>
          <w:attr w:name="ProductID" w:val="217, г"/>
        </w:smartTagPr>
        <w:r w:rsidRPr="002301B3">
          <w:rPr>
            <w:bCs/>
            <w:sz w:val="22"/>
            <w:szCs w:val="22"/>
          </w:rPr>
          <w:t>217, г</w:t>
        </w:r>
      </w:smartTag>
      <w:r w:rsidRPr="002301B3">
        <w:rPr>
          <w:bCs/>
          <w:sz w:val="22"/>
          <w:szCs w:val="22"/>
        </w:rPr>
        <w:t>. Нижневартовск, Ханты-Мансийский автономный округ-Югра, Тюменская область, Российская Федерация.</w:t>
      </w:r>
    </w:p>
    <w:p w14:paraId="2402EE79" w14:textId="77777777" w:rsidR="00833FB9" w:rsidRPr="002301B3" w:rsidRDefault="00833FB9" w:rsidP="00833FB9">
      <w:pPr>
        <w:suppressAutoHyphens/>
        <w:jc w:val="both"/>
        <w:rPr>
          <w:b/>
          <w:sz w:val="23"/>
          <w:szCs w:val="23"/>
        </w:rPr>
      </w:pPr>
      <w:r w:rsidRPr="002301B3">
        <w:rPr>
          <w:b/>
          <w:bCs/>
          <w:i/>
          <w:sz w:val="22"/>
          <w:szCs w:val="22"/>
        </w:rPr>
        <w:t>Адрес (место н</w:t>
      </w:r>
      <w:r w:rsidR="00D41CCE">
        <w:rPr>
          <w:b/>
          <w:bCs/>
          <w:i/>
          <w:sz w:val="22"/>
          <w:szCs w:val="22"/>
        </w:rPr>
        <w:t xml:space="preserve">ахождения) для оформления </w:t>
      </w:r>
      <w:r w:rsidRPr="002301B3">
        <w:rPr>
          <w:b/>
          <w:bCs/>
          <w:i/>
          <w:sz w:val="22"/>
          <w:szCs w:val="22"/>
        </w:rPr>
        <w:t>счетов-фактур</w:t>
      </w:r>
      <w:r w:rsidRPr="002301B3">
        <w:rPr>
          <w:bCs/>
          <w:sz w:val="22"/>
          <w:szCs w:val="22"/>
        </w:rPr>
        <w:t xml:space="preserve">: </w:t>
      </w:r>
      <w:r w:rsidRPr="002301B3">
        <w:rPr>
          <w:sz w:val="23"/>
          <w:szCs w:val="23"/>
        </w:rPr>
        <w:t xml:space="preserve">628621, Ханты-Мансийский автономный округ- Югра, г. Нижневартовск, ул. 2П-2, Западный промышленный узел, д.6, панель 12. </w:t>
      </w:r>
    </w:p>
    <w:p w14:paraId="1049F571" w14:textId="6379E2B5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Тел.: (3466) 49-14-74; факс (3466) 61-21-11</w:t>
      </w:r>
      <w:r w:rsidR="00F20895">
        <w:rPr>
          <w:bCs/>
          <w:sz w:val="22"/>
          <w:szCs w:val="22"/>
        </w:rPr>
        <w:t>, е</w:t>
      </w:r>
      <w:r w:rsidRPr="002301B3">
        <w:rPr>
          <w:bCs/>
          <w:sz w:val="22"/>
          <w:szCs w:val="22"/>
        </w:rPr>
        <w:t>-</w:t>
      </w:r>
      <w:r w:rsidRPr="002301B3">
        <w:rPr>
          <w:bCs/>
          <w:sz w:val="22"/>
          <w:szCs w:val="22"/>
          <w:lang w:val="en-US"/>
        </w:rPr>
        <w:t>mail</w:t>
      </w:r>
      <w:r w:rsidRPr="002301B3">
        <w:rPr>
          <w:bCs/>
          <w:sz w:val="22"/>
          <w:szCs w:val="22"/>
        </w:rPr>
        <w:t>:</w:t>
      </w:r>
      <w:r w:rsidR="00B762B6">
        <w:rPr>
          <w:bCs/>
          <w:sz w:val="22"/>
          <w:szCs w:val="22"/>
        </w:rPr>
        <w:t xml:space="preserve"> </w:t>
      </w:r>
      <w:r w:rsidRPr="002301B3">
        <w:rPr>
          <w:bCs/>
          <w:sz w:val="22"/>
          <w:szCs w:val="22"/>
          <w:lang w:val="en-US"/>
        </w:rPr>
        <w:t>org</w:t>
      </w:r>
      <w:r w:rsidRPr="002301B3">
        <w:rPr>
          <w:bCs/>
          <w:sz w:val="22"/>
          <w:szCs w:val="22"/>
        </w:rPr>
        <w:t>@</w:t>
      </w:r>
      <w:r w:rsidRPr="002301B3">
        <w:rPr>
          <w:bCs/>
          <w:sz w:val="22"/>
          <w:szCs w:val="22"/>
          <w:lang w:val="en-US"/>
        </w:rPr>
        <w:t>chernogorenergo</w:t>
      </w:r>
      <w:r w:rsidRPr="002301B3">
        <w:rPr>
          <w:bCs/>
          <w:sz w:val="22"/>
          <w:szCs w:val="22"/>
        </w:rPr>
        <w:t>.</w:t>
      </w:r>
      <w:r w:rsidRPr="002301B3">
        <w:rPr>
          <w:bCs/>
          <w:sz w:val="22"/>
          <w:szCs w:val="22"/>
          <w:lang w:val="en-US"/>
        </w:rPr>
        <w:t>ru</w:t>
      </w:r>
    </w:p>
    <w:p w14:paraId="00599DFC" w14:textId="189011A8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ИНН 8620001023, КПП 860301001, ОКПО 05793258, ОКОГУ-4210008, ОКФС-16, ОКОПФ-12267, ОГРН 1028600951081, ОКДП 9440100, ОКВЭД 35.12.</w:t>
      </w:r>
    </w:p>
    <w:p w14:paraId="0E4F00F7" w14:textId="4DF55109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Банковские реквизиты:</w:t>
      </w:r>
      <w:r w:rsidR="00F20895">
        <w:rPr>
          <w:bCs/>
          <w:sz w:val="22"/>
          <w:szCs w:val="22"/>
        </w:rPr>
        <w:t xml:space="preserve"> </w:t>
      </w:r>
      <w:r w:rsidRPr="002301B3">
        <w:rPr>
          <w:bCs/>
          <w:sz w:val="22"/>
          <w:szCs w:val="22"/>
        </w:rPr>
        <w:t xml:space="preserve">Р/с 40702810300000000505 в АО БАНК «Ермак» (г. Нижневартовска), </w:t>
      </w:r>
    </w:p>
    <w:p w14:paraId="07E4C49D" w14:textId="77777777" w:rsidR="00833FB9" w:rsidRPr="002301B3" w:rsidRDefault="00833FB9" w:rsidP="00833FB9">
      <w:pPr>
        <w:jc w:val="both"/>
        <w:rPr>
          <w:bCs/>
          <w:sz w:val="22"/>
          <w:szCs w:val="22"/>
        </w:rPr>
      </w:pPr>
      <w:r w:rsidRPr="002301B3">
        <w:rPr>
          <w:bCs/>
          <w:sz w:val="22"/>
          <w:szCs w:val="22"/>
        </w:rPr>
        <w:t>К/с 30101810000000000742, БИК 047169742</w:t>
      </w:r>
    </w:p>
    <w:p w14:paraId="6E576ACD" w14:textId="77777777" w:rsidR="00833FB9" w:rsidRPr="002301B3" w:rsidRDefault="00833FB9" w:rsidP="00833FB9">
      <w:pPr>
        <w:jc w:val="both"/>
        <w:rPr>
          <w:bCs/>
          <w:sz w:val="22"/>
          <w:szCs w:val="22"/>
        </w:rPr>
      </w:pPr>
    </w:p>
    <w:p w14:paraId="2AA91FAA" w14:textId="5B612BBF" w:rsidR="00D41CCE" w:rsidRPr="00D41CCE" w:rsidRDefault="0073642D" w:rsidP="00D41CCE">
      <w:pPr>
        <w:pStyle w:val="32"/>
        <w:keepNext w:val="0"/>
        <w:widowControl w:val="0"/>
        <w:spacing w:line="240" w:lineRule="auto"/>
        <w:rPr>
          <w:sz w:val="22"/>
          <w:szCs w:val="22"/>
          <w:lang w:val="ru-RU"/>
        </w:rPr>
      </w:pPr>
      <w:r w:rsidRPr="002301B3">
        <w:rPr>
          <w:sz w:val="22"/>
          <w:szCs w:val="22"/>
          <w:lang w:val="ru-RU"/>
        </w:rPr>
        <w:t>1</w:t>
      </w:r>
      <w:r w:rsidR="00FC29F0">
        <w:rPr>
          <w:sz w:val="22"/>
          <w:szCs w:val="22"/>
          <w:lang w:val="ru-RU"/>
        </w:rPr>
        <w:t>3</w:t>
      </w:r>
      <w:r w:rsidRPr="002301B3">
        <w:rPr>
          <w:sz w:val="22"/>
          <w:szCs w:val="22"/>
          <w:lang w:val="ru-RU"/>
        </w:rPr>
        <w:t>.2. «Подрядчик»:</w:t>
      </w:r>
      <w:r w:rsidR="00614E08">
        <w:rPr>
          <w:b w:val="0"/>
          <w:sz w:val="22"/>
          <w:szCs w:val="22"/>
          <w:lang w:val="ru-RU"/>
        </w:rPr>
        <w:t xml:space="preserve"> ____________________</w:t>
      </w:r>
    </w:p>
    <w:p w14:paraId="35308F41" w14:textId="5D1A989B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t>Юридический адрес:</w:t>
      </w:r>
      <w:r w:rsidRPr="00D41CCE">
        <w:rPr>
          <w:sz w:val="22"/>
          <w:szCs w:val="22"/>
        </w:rPr>
        <w:t xml:space="preserve"> </w:t>
      </w:r>
      <w:r w:rsidR="00614E08">
        <w:rPr>
          <w:sz w:val="22"/>
          <w:szCs w:val="22"/>
        </w:rPr>
        <w:t>___________________</w:t>
      </w:r>
    </w:p>
    <w:p w14:paraId="22F489EE" w14:textId="31A9D68B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t>Почтовый адрес:</w:t>
      </w:r>
      <w:r w:rsidRPr="00D41CCE">
        <w:rPr>
          <w:sz w:val="22"/>
          <w:szCs w:val="22"/>
        </w:rPr>
        <w:t xml:space="preserve"> </w:t>
      </w:r>
      <w:r w:rsidR="00614E08">
        <w:rPr>
          <w:sz w:val="22"/>
          <w:szCs w:val="22"/>
        </w:rPr>
        <w:t>______________________</w:t>
      </w:r>
    </w:p>
    <w:p w14:paraId="5EAC00B7" w14:textId="624EC7AE" w:rsidR="00D41CCE" w:rsidRPr="00D41CCE" w:rsidRDefault="00D41CCE" w:rsidP="00D41CCE">
      <w:pPr>
        <w:rPr>
          <w:sz w:val="22"/>
          <w:szCs w:val="22"/>
        </w:rPr>
      </w:pPr>
      <w:r w:rsidRPr="00D41CCE">
        <w:rPr>
          <w:sz w:val="22"/>
          <w:szCs w:val="22"/>
        </w:rPr>
        <w:t xml:space="preserve">Тел./факс: </w:t>
      </w:r>
      <w:r w:rsidR="00614E08">
        <w:rPr>
          <w:sz w:val="22"/>
          <w:szCs w:val="22"/>
        </w:rPr>
        <w:t>_______________________ е</w:t>
      </w:r>
      <w:r w:rsidRPr="00D41CCE">
        <w:rPr>
          <w:sz w:val="22"/>
          <w:szCs w:val="22"/>
        </w:rPr>
        <w:t>-mail:</w:t>
      </w:r>
      <w:r w:rsidR="00614E08">
        <w:rPr>
          <w:sz w:val="22"/>
          <w:szCs w:val="22"/>
        </w:rPr>
        <w:t>____________________</w:t>
      </w:r>
    </w:p>
    <w:p w14:paraId="07A45E73" w14:textId="55A233F2" w:rsidR="00D41CCE" w:rsidRPr="00D41CCE" w:rsidRDefault="00D41CCE" w:rsidP="00D41CCE">
      <w:pPr>
        <w:rPr>
          <w:sz w:val="22"/>
          <w:szCs w:val="22"/>
        </w:rPr>
      </w:pPr>
      <w:r w:rsidRPr="00D41CCE">
        <w:rPr>
          <w:sz w:val="22"/>
          <w:szCs w:val="22"/>
        </w:rPr>
        <w:t xml:space="preserve">ОГРН </w:t>
      </w:r>
      <w:r w:rsidR="00614E08">
        <w:rPr>
          <w:sz w:val="22"/>
          <w:szCs w:val="22"/>
        </w:rPr>
        <w:t>______________</w:t>
      </w:r>
      <w:r w:rsidRPr="00D41CCE">
        <w:rPr>
          <w:sz w:val="22"/>
          <w:szCs w:val="22"/>
        </w:rPr>
        <w:t xml:space="preserve">, ИНН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КПП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ОКПО </w:t>
      </w:r>
      <w:r w:rsidR="00614E08">
        <w:rPr>
          <w:sz w:val="22"/>
          <w:szCs w:val="22"/>
        </w:rPr>
        <w:t>__________</w:t>
      </w:r>
      <w:r w:rsidRPr="00D41CCE">
        <w:rPr>
          <w:sz w:val="22"/>
          <w:szCs w:val="22"/>
        </w:rPr>
        <w:t xml:space="preserve">, ОКОПФ </w:t>
      </w:r>
      <w:r w:rsidR="00614E08">
        <w:rPr>
          <w:sz w:val="22"/>
          <w:szCs w:val="22"/>
        </w:rPr>
        <w:t>________</w:t>
      </w:r>
      <w:r w:rsidRPr="00D41CCE">
        <w:rPr>
          <w:sz w:val="22"/>
          <w:szCs w:val="22"/>
        </w:rPr>
        <w:t xml:space="preserve">, ОКФС </w:t>
      </w:r>
      <w:r w:rsidR="00614E08">
        <w:rPr>
          <w:sz w:val="22"/>
          <w:szCs w:val="22"/>
        </w:rPr>
        <w:t>____</w:t>
      </w:r>
      <w:r w:rsidRPr="00D41CCE">
        <w:rPr>
          <w:sz w:val="22"/>
          <w:szCs w:val="22"/>
        </w:rPr>
        <w:t xml:space="preserve">, ОКВЭД </w:t>
      </w:r>
      <w:r w:rsidR="00614E08">
        <w:rPr>
          <w:sz w:val="22"/>
          <w:szCs w:val="22"/>
        </w:rPr>
        <w:t>_____________,</w:t>
      </w:r>
      <w:r w:rsidR="00614E08" w:rsidRPr="00614E08">
        <w:rPr>
          <w:bCs/>
          <w:sz w:val="22"/>
          <w:szCs w:val="22"/>
        </w:rPr>
        <w:t xml:space="preserve"> </w:t>
      </w:r>
      <w:r w:rsidR="00614E08" w:rsidRPr="002301B3">
        <w:rPr>
          <w:bCs/>
          <w:sz w:val="22"/>
          <w:szCs w:val="22"/>
        </w:rPr>
        <w:t>ОКДП</w:t>
      </w:r>
      <w:r w:rsidR="00614E08">
        <w:rPr>
          <w:bCs/>
          <w:sz w:val="22"/>
          <w:szCs w:val="22"/>
        </w:rPr>
        <w:t xml:space="preserve"> ____________, </w:t>
      </w:r>
    </w:p>
    <w:p w14:paraId="46E58C7E" w14:textId="27CFC28E" w:rsidR="00D41CCE" w:rsidRPr="00D41CCE" w:rsidRDefault="00D41CCE" w:rsidP="00D41CCE">
      <w:pPr>
        <w:rPr>
          <w:sz w:val="22"/>
          <w:szCs w:val="22"/>
        </w:rPr>
      </w:pPr>
      <w:r w:rsidRPr="00D41CCE">
        <w:rPr>
          <w:b/>
          <w:i/>
          <w:sz w:val="22"/>
          <w:szCs w:val="22"/>
        </w:rPr>
        <w:t>Банковские реквизиты:</w:t>
      </w:r>
      <w:r w:rsidR="00614E08">
        <w:rPr>
          <w:b/>
          <w:i/>
          <w:sz w:val="22"/>
          <w:szCs w:val="22"/>
        </w:rPr>
        <w:t xml:space="preserve"> </w:t>
      </w:r>
      <w:r w:rsidRPr="00D41CCE">
        <w:rPr>
          <w:sz w:val="22"/>
          <w:szCs w:val="22"/>
        </w:rPr>
        <w:t xml:space="preserve">Р/с </w:t>
      </w:r>
      <w:r w:rsidR="00614E08">
        <w:rPr>
          <w:sz w:val="22"/>
          <w:szCs w:val="22"/>
        </w:rPr>
        <w:t>___________</w:t>
      </w:r>
      <w:r w:rsidRPr="00D41CCE">
        <w:rPr>
          <w:sz w:val="22"/>
          <w:szCs w:val="22"/>
        </w:rPr>
        <w:t xml:space="preserve"> в </w:t>
      </w:r>
      <w:r w:rsidR="00614E08">
        <w:rPr>
          <w:sz w:val="22"/>
          <w:szCs w:val="22"/>
        </w:rPr>
        <w:t xml:space="preserve">______________ </w:t>
      </w:r>
      <w:r w:rsidRPr="00D41CCE">
        <w:rPr>
          <w:sz w:val="22"/>
          <w:szCs w:val="22"/>
        </w:rPr>
        <w:t xml:space="preserve"> К/с </w:t>
      </w:r>
      <w:r w:rsidR="00614E08">
        <w:rPr>
          <w:sz w:val="22"/>
          <w:szCs w:val="22"/>
        </w:rPr>
        <w:t>______________</w:t>
      </w:r>
      <w:r w:rsidRPr="00D41CCE">
        <w:rPr>
          <w:sz w:val="22"/>
          <w:szCs w:val="22"/>
        </w:rPr>
        <w:t xml:space="preserve">, БИК </w:t>
      </w:r>
      <w:r w:rsidR="00614E08">
        <w:rPr>
          <w:sz w:val="22"/>
          <w:szCs w:val="22"/>
        </w:rPr>
        <w:t>___________</w:t>
      </w:r>
    </w:p>
    <w:p w14:paraId="6F4B9A75" w14:textId="77777777" w:rsidR="00C53D0E" w:rsidRPr="002301B3" w:rsidRDefault="00C53D0E" w:rsidP="00D1165B">
      <w:pPr>
        <w:rPr>
          <w:sz w:val="22"/>
          <w:szCs w:val="22"/>
        </w:rPr>
      </w:pPr>
    </w:p>
    <w:p w14:paraId="42716ECB" w14:textId="77777777" w:rsidR="00D1165B" w:rsidRPr="002301B3" w:rsidRDefault="00D1165B" w:rsidP="00D1165B">
      <w:pPr>
        <w:pStyle w:val="5"/>
        <w:keepNext w:val="0"/>
        <w:suppressAutoHyphens/>
        <w:rPr>
          <w:b/>
          <w:sz w:val="22"/>
          <w:szCs w:val="22"/>
        </w:rPr>
      </w:pPr>
      <w:r w:rsidRPr="002301B3">
        <w:rPr>
          <w:b/>
          <w:sz w:val="22"/>
          <w:szCs w:val="22"/>
        </w:rPr>
        <w:t>ПОДПИСИ СТОРОН:</w:t>
      </w:r>
    </w:p>
    <w:tbl>
      <w:tblPr>
        <w:tblW w:w="10265" w:type="dxa"/>
        <w:jc w:val="center"/>
        <w:tblLook w:val="04A0" w:firstRow="1" w:lastRow="0" w:firstColumn="1" w:lastColumn="0" w:noHBand="0" w:noVBand="1"/>
      </w:tblPr>
      <w:tblGrid>
        <w:gridCol w:w="5324"/>
        <w:gridCol w:w="4941"/>
      </w:tblGrid>
      <w:tr w:rsidR="00833FB9" w:rsidRPr="002301B3" w14:paraId="7C534ED5" w14:textId="77777777" w:rsidTr="00851489">
        <w:trPr>
          <w:trHeight w:val="1670"/>
          <w:jc w:val="center"/>
        </w:trPr>
        <w:tc>
          <w:tcPr>
            <w:tcW w:w="5324" w:type="dxa"/>
            <w:shd w:val="clear" w:color="auto" w:fill="auto"/>
          </w:tcPr>
          <w:p w14:paraId="60D4C15F" w14:textId="77777777" w:rsidR="00833FB9" w:rsidRPr="002301B3" w:rsidRDefault="00D41CCE" w:rsidP="000424DF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«Подрядчик»</w:t>
            </w:r>
          </w:p>
          <w:p w14:paraId="5D0B38E5" w14:textId="0C177C16" w:rsidR="00D41CCE" w:rsidRPr="00D41CCE" w:rsidRDefault="00614E08" w:rsidP="00D41CCE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14:paraId="12928BCD" w14:textId="6AA06B01" w:rsidR="00D41CCE" w:rsidRPr="00D41CCE" w:rsidRDefault="00614E08" w:rsidP="00D41CCE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</w:t>
            </w:r>
          </w:p>
          <w:p w14:paraId="1B09EC73" w14:textId="77777777" w:rsidR="00D41CCE" w:rsidRPr="00D41CCE" w:rsidRDefault="00D41CCE" w:rsidP="00D41CCE">
            <w:pPr>
              <w:ind w:right="840"/>
              <w:rPr>
                <w:b/>
                <w:sz w:val="22"/>
                <w:szCs w:val="22"/>
              </w:rPr>
            </w:pPr>
          </w:p>
          <w:p w14:paraId="66C0BB5C" w14:textId="77777777" w:rsidR="00D41CCE" w:rsidRPr="00D41CCE" w:rsidRDefault="00D41CCE" w:rsidP="00D41CCE">
            <w:pPr>
              <w:ind w:right="840"/>
              <w:rPr>
                <w:b/>
                <w:sz w:val="22"/>
                <w:szCs w:val="22"/>
              </w:rPr>
            </w:pPr>
            <w:r w:rsidRPr="00D41CCE">
              <w:rPr>
                <w:b/>
                <w:sz w:val="22"/>
                <w:szCs w:val="22"/>
              </w:rPr>
              <w:t xml:space="preserve"> </w:t>
            </w:r>
          </w:p>
          <w:p w14:paraId="0AE0B27C" w14:textId="1645553E" w:rsidR="00833FB9" w:rsidRPr="002301B3" w:rsidRDefault="00D41CCE" w:rsidP="00D41CCE">
            <w:pPr>
              <w:ind w:right="840"/>
              <w:rPr>
                <w:b/>
                <w:sz w:val="22"/>
                <w:szCs w:val="22"/>
              </w:rPr>
            </w:pPr>
            <w:r w:rsidRPr="00D41CCE">
              <w:rPr>
                <w:b/>
                <w:sz w:val="22"/>
                <w:szCs w:val="22"/>
              </w:rPr>
              <w:t xml:space="preserve">________________ </w:t>
            </w:r>
            <w:r w:rsidR="00614E08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4941" w:type="dxa"/>
            <w:shd w:val="clear" w:color="auto" w:fill="auto"/>
          </w:tcPr>
          <w:p w14:paraId="692BEE66" w14:textId="77777777" w:rsidR="00833FB9" w:rsidRPr="002301B3" w:rsidRDefault="00D41CCE" w:rsidP="000424DF">
            <w:pPr>
              <w:ind w:right="8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«Заказчик»</w:t>
            </w:r>
          </w:p>
          <w:p w14:paraId="5565B777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 xml:space="preserve">АО «Черногорэнерго»           </w:t>
            </w:r>
          </w:p>
          <w:p w14:paraId="3A3C2619" w14:textId="77777777" w:rsidR="00833FB9" w:rsidRPr="002301B3" w:rsidRDefault="00833FB9" w:rsidP="000424DF">
            <w:pPr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>Генеральный директор</w:t>
            </w:r>
          </w:p>
          <w:p w14:paraId="308E6D11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</w:p>
          <w:p w14:paraId="62FAF2CD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</w:p>
          <w:p w14:paraId="50418334" w14:textId="77777777" w:rsidR="00833FB9" w:rsidRPr="002301B3" w:rsidRDefault="00833FB9" w:rsidP="000424DF">
            <w:pPr>
              <w:ind w:right="840"/>
              <w:rPr>
                <w:b/>
                <w:sz w:val="22"/>
                <w:szCs w:val="22"/>
              </w:rPr>
            </w:pPr>
            <w:r w:rsidRPr="002301B3">
              <w:rPr>
                <w:b/>
                <w:sz w:val="22"/>
                <w:szCs w:val="22"/>
              </w:rPr>
              <w:t xml:space="preserve">___________________ </w:t>
            </w:r>
            <w:r w:rsidRPr="002301B3">
              <w:rPr>
                <w:b/>
                <w:bCs/>
                <w:sz w:val="22"/>
                <w:szCs w:val="22"/>
              </w:rPr>
              <w:t>С.Е. Савицкая</w:t>
            </w:r>
          </w:p>
        </w:tc>
      </w:tr>
    </w:tbl>
    <w:p w14:paraId="230445A1" w14:textId="77777777" w:rsidR="006D0A92" w:rsidRDefault="006D0A92" w:rsidP="00461F15">
      <w:pPr>
        <w:pStyle w:val="32"/>
        <w:keepNext w:val="0"/>
        <w:widowControl w:val="0"/>
        <w:spacing w:line="240" w:lineRule="auto"/>
        <w:rPr>
          <w:b w:val="0"/>
          <w:sz w:val="22"/>
          <w:szCs w:val="22"/>
          <w:lang w:val="ru-RU"/>
        </w:rPr>
      </w:pPr>
    </w:p>
    <w:sectPr w:rsidR="006D0A92" w:rsidSect="00400214">
      <w:footerReference w:type="default" r:id="rId8"/>
      <w:pgSz w:w="11907" w:h="16840" w:code="9"/>
      <w:pgMar w:top="709" w:right="567" w:bottom="851" w:left="851" w:header="1134" w:footer="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D0B9" w14:textId="77777777" w:rsidR="0003048A" w:rsidRDefault="0003048A">
      <w:r>
        <w:separator/>
      </w:r>
    </w:p>
  </w:endnote>
  <w:endnote w:type="continuationSeparator" w:id="0">
    <w:p w14:paraId="60464660" w14:textId="77777777" w:rsidR="0003048A" w:rsidRDefault="00030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DF28E" w14:textId="77777777" w:rsidR="00B93055" w:rsidRDefault="0054234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5EF46C" w14:textId="77777777" w:rsidR="00B93055" w:rsidRDefault="00B930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8C7DA" w14:textId="77777777" w:rsidR="0003048A" w:rsidRDefault="0003048A">
      <w:r>
        <w:separator/>
      </w:r>
    </w:p>
  </w:footnote>
  <w:footnote w:type="continuationSeparator" w:id="0">
    <w:p w14:paraId="71793FB5" w14:textId="77777777" w:rsidR="0003048A" w:rsidRDefault="00030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11F239C"/>
    <w:multiLevelType w:val="hybridMultilevel"/>
    <w:tmpl w:val="7CDA5F50"/>
    <w:lvl w:ilvl="0" w:tplc="0E7C2A0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B14FD"/>
    <w:multiLevelType w:val="multilevel"/>
    <w:tmpl w:val="1424E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0ADE1432"/>
    <w:multiLevelType w:val="hybridMultilevel"/>
    <w:tmpl w:val="C73CC36A"/>
    <w:lvl w:ilvl="0" w:tplc="63C4B5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827E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0F65952"/>
    <w:multiLevelType w:val="multilevel"/>
    <w:tmpl w:val="EA66E5AE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2758026E"/>
    <w:multiLevelType w:val="multilevel"/>
    <w:tmpl w:val="DEF8700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CF0089F"/>
    <w:multiLevelType w:val="hybridMultilevel"/>
    <w:tmpl w:val="29D06B64"/>
    <w:lvl w:ilvl="0" w:tplc="768EACEC">
      <w:start w:val="90"/>
      <w:numFmt w:val="bullet"/>
      <w:lvlText w:val="-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4D7A7AFD"/>
    <w:multiLevelType w:val="singleLevel"/>
    <w:tmpl w:val="14DCC42C"/>
    <w:lvl w:ilvl="0">
      <w:start w:val="90"/>
      <w:numFmt w:val="bullet"/>
      <w:lvlText w:val="-"/>
      <w:lvlJc w:val="left"/>
      <w:pPr>
        <w:tabs>
          <w:tab w:val="num" w:pos="4695"/>
        </w:tabs>
        <w:ind w:left="4695" w:hanging="360"/>
      </w:pPr>
      <w:rPr>
        <w:rFonts w:hint="default"/>
      </w:rPr>
    </w:lvl>
  </w:abstractNum>
  <w:abstractNum w:abstractNumId="11" w15:restartNumberingAfterBreak="0">
    <w:nsid w:val="77D91C61"/>
    <w:multiLevelType w:val="hybridMultilevel"/>
    <w:tmpl w:val="B462CB6E"/>
    <w:lvl w:ilvl="0" w:tplc="82EC357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7CEA01DA"/>
    <w:multiLevelType w:val="singleLevel"/>
    <w:tmpl w:val="4F363B6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1296812">
    <w:abstractNumId w:val="10"/>
  </w:num>
  <w:num w:numId="2" w16cid:durableId="1526946312">
    <w:abstractNumId w:val="12"/>
  </w:num>
  <w:num w:numId="3" w16cid:durableId="309404950">
    <w:abstractNumId w:val="5"/>
  </w:num>
  <w:num w:numId="4" w16cid:durableId="1216355465">
    <w:abstractNumId w:val="0"/>
  </w:num>
  <w:num w:numId="5" w16cid:durableId="684600966">
    <w:abstractNumId w:val="6"/>
  </w:num>
  <w:num w:numId="6" w16cid:durableId="1397777283">
    <w:abstractNumId w:val="7"/>
  </w:num>
  <w:num w:numId="7" w16cid:durableId="201476023">
    <w:abstractNumId w:val="9"/>
  </w:num>
  <w:num w:numId="8" w16cid:durableId="1561558022">
    <w:abstractNumId w:val="8"/>
  </w:num>
  <w:num w:numId="9" w16cid:durableId="1741320754">
    <w:abstractNumId w:val="4"/>
  </w:num>
  <w:num w:numId="10" w16cid:durableId="2023706809">
    <w:abstractNumId w:val="2"/>
  </w:num>
  <w:num w:numId="11" w16cid:durableId="1435176819">
    <w:abstractNumId w:val="3"/>
  </w:num>
  <w:num w:numId="12" w16cid:durableId="628441649">
    <w:abstractNumId w:val="11"/>
  </w:num>
  <w:num w:numId="13" w16cid:durableId="8071690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E3A"/>
    <w:rsid w:val="00004201"/>
    <w:rsid w:val="00010628"/>
    <w:rsid w:val="00011898"/>
    <w:rsid w:val="000126F0"/>
    <w:rsid w:val="0001290D"/>
    <w:rsid w:val="0001644F"/>
    <w:rsid w:val="00021693"/>
    <w:rsid w:val="000227EA"/>
    <w:rsid w:val="00022912"/>
    <w:rsid w:val="00022A12"/>
    <w:rsid w:val="00022C20"/>
    <w:rsid w:val="0003048A"/>
    <w:rsid w:val="000334D8"/>
    <w:rsid w:val="000424DF"/>
    <w:rsid w:val="000512C6"/>
    <w:rsid w:val="00053496"/>
    <w:rsid w:val="0005762C"/>
    <w:rsid w:val="00057C0D"/>
    <w:rsid w:val="00062C92"/>
    <w:rsid w:val="00070000"/>
    <w:rsid w:val="00070179"/>
    <w:rsid w:val="00070C06"/>
    <w:rsid w:val="00071CBE"/>
    <w:rsid w:val="00071CDC"/>
    <w:rsid w:val="00072BA4"/>
    <w:rsid w:val="000730F4"/>
    <w:rsid w:val="00075EDD"/>
    <w:rsid w:val="00080DE4"/>
    <w:rsid w:val="000906C3"/>
    <w:rsid w:val="0009142B"/>
    <w:rsid w:val="000922DD"/>
    <w:rsid w:val="00093F60"/>
    <w:rsid w:val="00094C20"/>
    <w:rsid w:val="00096811"/>
    <w:rsid w:val="00097313"/>
    <w:rsid w:val="000A0283"/>
    <w:rsid w:val="000A0F8D"/>
    <w:rsid w:val="000A19FD"/>
    <w:rsid w:val="000A58C0"/>
    <w:rsid w:val="000A5D22"/>
    <w:rsid w:val="000A6F5C"/>
    <w:rsid w:val="000B102C"/>
    <w:rsid w:val="000B34BA"/>
    <w:rsid w:val="000B49F5"/>
    <w:rsid w:val="000B6090"/>
    <w:rsid w:val="000C0D1F"/>
    <w:rsid w:val="000C4C5B"/>
    <w:rsid w:val="000D0CE2"/>
    <w:rsid w:val="000D66A2"/>
    <w:rsid w:val="000D7308"/>
    <w:rsid w:val="000D79E4"/>
    <w:rsid w:val="000E3374"/>
    <w:rsid w:val="000E4A5D"/>
    <w:rsid w:val="000E4F5A"/>
    <w:rsid w:val="000F032E"/>
    <w:rsid w:val="000F136E"/>
    <w:rsid w:val="000F1430"/>
    <w:rsid w:val="000F3403"/>
    <w:rsid w:val="000F3FCF"/>
    <w:rsid w:val="000F6802"/>
    <w:rsid w:val="0010473F"/>
    <w:rsid w:val="00110209"/>
    <w:rsid w:val="0011313D"/>
    <w:rsid w:val="00114D2A"/>
    <w:rsid w:val="001212A9"/>
    <w:rsid w:val="00124F7B"/>
    <w:rsid w:val="001250BD"/>
    <w:rsid w:val="0012584A"/>
    <w:rsid w:val="00125DD9"/>
    <w:rsid w:val="001309CD"/>
    <w:rsid w:val="00130ED8"/>
    <w:rsid w:val="001318FD"/>
    <w:rsid w:val="001358F0"/>
    <w:rsid w:val="0013628A"/>
    <w:rsid w:val="001369CE"/>
    <w:rsid w:val="00140D69"/>
    <w:rsid w:val="00145BD2"/>
    <w:rsid w:val="001469B6"/>
    <w:rsid w:val="001525DA"/>
    <w:rsid w:val="0015375D"/>
    <w:rsid w:val="00153967"/>
    <w:rsid w:val="0015444A"/>
    <w:rsid w:val="0016242C"/>
    <w:rsid w:val="00164F83"/>
    <w:rsid w:val="00173DDC"/>
    <w:rsid w:val="00181104"/>
    <w:rsid w:val="00184357"/>
    <w:rsid w:val="00184954"/>
    <w:rsid w:val="001944F0"/>
    <w:rsid w:val="0019466B"/>
    <w:rsid w:val="001A0A49"/>
    <w:rsid w:val="001A1458"/>
    <w:rsid w:val="001A2B3E"/>
    <w:rsid w:val="001A50F5"/>
    <w:rsid w:val="001A5352"/>
    <w:rsid w:val="001B44F7"/>
    <w:rsid w:val="001B5325"/>
    <w:rsid w:val="001C00AF"/>
    <w:rsid w:val="001C5CF7"/>
    <w:rsid w:val="001C61D0"/>
    <w:rsid w:val="001D6B59"/>
    <w:rsid w:val="001D77D2"/>
    <w:rsid w:val="001E54D7"/>
    <w:rsid w:val="001F25AC"/>
    <w:rsid w:val="001F2966"/>
    <w:rsid w:val="001F2D6D"/>
    <w:rsid w:val="001F5181"/>
    <w:rsid w:val="001F73CF"/>
    <w:rsid w:val="00200BFC"/>
    <w:rsid w:val="00202EAA"/>
    <w:rsid w:val="00204217"/>
    <w:rsid w:val="0020756B"/>
    <w:rsid w:val="00207C99"/>
    <w:rsid w:val="002109CE"/>
    <w:rsid w:val="00210A22"/>
    <w:rsid w:val="0021234D"/>
    <w:rsid w:val="0021601A"/>
    <w:rsid w:val="0021776F"/>
    <w:rsid w:val="0022129F"/>
    <w:rsid w:val="00224290"/>
    <w:rsid w:val="00225FCA"/>
    <w:rsid w:val="002301B3"/>
    <w:rsid w:val="00234532"/>
    <w:rsid w:val="002412F4"/>
    <w:rsid w:val="002418F0"/>
    <w:rsid w:val="00242F91"/>
    <w:rsid w:val="00243471"/>
    <w:rsid w:val="002539AA"/>
    <w:rsid w:val="00253AC3"/>
    <w:rsid w:val="00253E07"/>
    <w:rsid w:val="00253F02"/>
    <w:rsid w:val="002571C1"/>
    <w:rsid w:val="00257B95"/>
    <w:rsid w:val="002616B0"/>
    <w:rsid w:val="00264C0E"/>
    <w:rsid w:val="002673F2"/>
    <w:rsid w:val="00271980"/>
    <w:rsid w:val="00271FF4"/>
    <w:rsid w:val="00275905"/>
    <w:rsid w:val="0027722D"/>
    <w:rsid w:val="00282366"/>
    <w:rsid w:val="002919E3"/>
    <w:rsid w:val="0029263B"/>
    <w:rsid w:val="002929ED"/>
    <w:rsid w:val="002A00E5"/>
    <w:rsid w:val="002A7E5F"/>
    <w:rsid w:val="002B00CC"/>
    <w:rsid w:val="002B3F82"/>
    <w:rsid w:val="002B5119"/>
    <w:rsid w:val="002C09D0"/>
    <w:rsid w:val="002D20BE"/>
    <w:rsid w:val="002D2CE6"/>
    <w:rsid w:val="002E0956"/>
    <w:rsid w:val="002E3DD0"/>
    <w:rsid w:val="002F00FA"/>
    <w:rsid w:val="002F0621"/>
    <w:rsid w:val="002F0964"/>
    <w:rsid w:val="002F3467"/>
    <w:rsid w:val="002F5487"/>
    <w:rsid w:val="00303973"/>
    <w:rsid w:val="00314196"/>
    <w:rsid w:val="00315965"/>
    <w:rsid w:val="00320CBD"/>
    <w:rsid w:val="00324A13"/>
    <w:rsid w:val="00324B5C"/>
    <w:rsid w:val="00326397"/>
    <w:rsid w:val="00330341"/>
    <w:rsid w:val="00340B56"/>
    <w:rsid w:val="00343E9C"/>
    <w:rsid w:val="0034439D"/>
    <w:rsid w:val="00344D91"/>
    <w:rsid w:val="0034568B"/>
    <w:rsid w:val="00347663"/>
    <w:rsid w:val="00350303"/>
    <w:rsid w:val="0035338C"/>
    <w:rsid w:val="0035338F"/>
    <w:rsid w:val="003544C1"/>
    <w:rsid w:val="00363A6B"/>
    <w:rsid w:val="00370505"/>
    <w:rsid w:val="00370C6F"/>
    <w:rsid w:val="00370E5A"/>
    <w:rsid w:val="00371584"/>
    <w:rsid w:val="0037651A"/>
    <w:rsid w:val="00380D31"/>
    <w:rsid w:val="003859C4"/>
    <w:rsid w:val="00390483"/>
    <w:rsid w:val="00390A17"/>
    <w:rsid w:val="003925AC"/>
    <w:rsid w:val="00394D56"/>
    <w:rsid w:val="00394F49"/>
    <w:rsid w:val="00395237"/>
    <w:rsid w:val="0039704B"/>
    <w:rsid w:val="003A4B91"/>
    <w:rsid w:val="003A5326"/>
    <w:rsid w:val="003A6AAC"/>
    <w:rsid w:val="003A7326"/>
    <w:rsid w:val="003A7645"/>
    <w:rsid w:val="003C25B3"/>
    <w:rsid w:val="003C59A8"/>
    <w:rsid w:val="003D581A"/>
    <w:rsid w:val="003D7B87"/>
    <w:rsid w:val="003E154E"/>
    <w:rsid w:val="003E1DD6"/>
    <w:rsid w:val="003E2DF8"/>
    <w:rsid w:val="003E46F5"/>
    <w:rsid w:val="003E6F10"/>
    <w:rsid w:val="003F38CD"/>
    <w:rsid w:val="003F4F7C"/>
    <w:rsid w:val="003F61AC"/>
    <w:rsid w:val="003F7167"/>
    <w:rsid w:val="00400214"/>
    <w:rsid w:val="00406513"/>
    <w:rsid w:val="00407214"/>
    <w:rsid w:val="00407F8E"/>
    <w:rsid w:val="004112AA"/>
    <w:rsid w:val="0041269C"/>
    <w:rsid w:val="004133A8"/>
    <w:rsid w:val="00416B00"/>
    <w:rsid w:val="00416B4E"/>
    <w:rsid w:val="00416C22"/>
    <w:rsid w:val="00422781"/>
    <w:rsid w:val="0042667A"/>
    <w:rsid w:val="00426F08"/>
    <w:rsid w:val="0042772E"/>
    <w:rsid w:val="00450210"/>
    <w:rsid w:val="0045715D"/>
    <w:rsid w:val="004604C5"/>
    <w:rsid w:val="00461F15"/>
    <w:rsid w:val="004623CB"/>
    <w:rsid w:val="0046296B"/>
    <w:rsid w:val="00466FFC"/>
    <w:rsid w:val="00474A84"/>
    <w:rsid w:val="00490E2D"/>
    <w:rsid w:val="004930EF"/>
    <w:rsid w:val="00494723"/>
    <w:rsid w:val="00494BDE"/>
    <w:rsid w:val="00494CAB"/>
    <w:rsid w:val="004971CA"/>
    <w:rsid w:val="004A3158"/>
    <w:rsid w:val="004B515A"/>
    <w:rsid w:val="004B54D9"/>
    <w:rsid w:val="004C5DD1"/>
    <w:rsid w:val="004C673A"/>
    <w:rsid w:val="004C7F00"/>
    <w:rsid w:val="004E14B8"/>
    <w:rsid w:val="004E2A26"/>
    <w:rsid w:val="004E2B6C"/>
    <w:rsid w:val="004E2E2E"/>
    <w:rsid w:val="004E3911"/>
    <w:rsid w:val="004E51B5"/>
    <w:rsid w:val="004E68CC"/>
    <w:rsid w:val="004F4658"/>
    <w:rsid w:val="004F6B51"/>
    <w:rsid w:val="004F7F65"/>
    <w:rsid w:val="0050361F"/>
    <w:rsid w:val="00504D75"/>
    <w:rsid w:val="00511138"/>
    <w:rsid w:val="005121D4"/>
    <w:rsid w:val="00513AA3"/>
    <w:rsid w:val="00513F47"/>
    <w:rsid w:val="00515F00"/>
    <w:rsid w:val="0051695E"/>
    <w:rsid w:val="00517AD2"/>
    <w:rsid w:val="00526EEA"/>
    <w:rsid w:val="00537C7E"/>
    <w:rsid w:val="00542341"/>
    <w:rsid w:val="00543BED"/>
    <w:rsid w:val="005457EE"/>
    <w:rsid w:val="005540EB"/>
    <w:rsid w:val="00560F6A"/>
    <w:rsid w:val="0056135E"/>
    <w:rsid w:val="00562FFA"/>
    <w:rsid w:val="0056453B"/>
    <w:rsid w:val="005741D1"/>
    <w:rsid w:val="00575BEA"/>
    <w:rsid w:val="00575FA3"/>
    <w:rsid w:val="00576659"/>
    <w:rsid w:val="0057687E"/>
    <w:rsid w:val="00582C46"/>
    <w:rsid w:val="0058519C"/>
    <w:rsid w:val="005915BA"/>
    <w:rsid w:val="005930C5"/>
    <w:rsid w:val="005A16EB"/>
    <w:rsid w:val="005B2836"/>
    <w:rsid w:val="005C0BC4"/>
    <w:rsid w:val="005C1ABC"/>
    <w:rsid w:val="005C3A2A"/>
    <w:rsid w:val="005D7F41"/>
    <w:rsid w:val="005E0CA2"/>
    <w:rsid w:val="005E137F"/>
    <w:rsid w:val="005E33D9"/>
    <w:rsid w:val="005E56FF"/>
    <w:rsid w:val="005E6098"/>
    <w:rsid w:val="005E7DBC"/>
    <w:rsid w:val="005F20DE"/>
    <w:rsid w:val="005F33D9"/>
    <w:rsid w:val="006000A4"/>
    <w:rsid w:val="006022CD"/>
    <w:rsid w:val="006048B5"/>
    <w:rsid w:val="00606C38"/>
    <w:rsid w:val="00607E99"/>
    <w:rsid w:val="00610676"/>
    <w:rsid w:val="0061073A"/>
    <w:rsid w:val="00610798"/>
    <w:rsid w:val="00610E6F"/>
    <w:rsid w:val="00614E08"/>
    <w:rsid w:val="00617164"/>
    <w:rsid w:val="00622ED3"/>
    <w:rsid w:val="00624701"/>
    <w:rsid w:val="006305F4"/>
    <w:rsid w:val="00630A60"/>
    <w:rsid w:val="00630D69"/>
    <w:rsid w:val="00632974"/>
    <w:rsid w:val="00644240"/>
    <w:rsid w:val="00647E6B"/>
    <w:rsid w:val="00650B42"/>
    <w:rsid w:val="00653990"/>
    <w:rsid w:val="00655A7A"/>
    <w:rsid w:val="00656F88"/>
    <w:rsid w:val="006625C4"/>
    <w:rsid w:val="0067716D"/>
    <w:rsid w:val="00677420"/>
    <w:rsid w:val="006802A4"/>
    <w:rsid w:val="00681F2A"/>
    <w:rsid w:val="00683CE9"/>
    <w:rsid w:val="006866A5"/>
    <w:rsid w:val="006901D1"/>
    <w:rsid w:val="00690C5D"/>
    <w:rsid w:val="00697006"/>
    <w:rsid w:val="006A110F"/>
    <w:rsid w:val="006A2D08"/>
    <w:rsid w:val="006A61A2"/>
    <w:rsid w:val="006B5A24"/>
    <w:rsid w:val="006C0504"/>
    <w:rsid w:val="006C1813"/>
    <w:rsid w:val="006C1A36"/>
    <w:rsid w:val="006C1E23"/>
    <w:rsid w:val="006C1E7C"/>
    <w:rsid w:val="006C4602"/>
    <w:rsid w:val="006C5A5E"/>
    <w:rsid w:val="006D0375"/>
    <w:rsid w:val="006D0A92"/>
    <w:rsid w:val="006D225B"/>
    <w:rsid w:val="006D4757"/>
    <w:rsid w:val="006D5C51"/>
    <w:rsid w:val="006D74D0"/>
    <w:rsid w:val="006E569C"/>
    <w:rsid w:val="006E571B"/>
    <w:rsid w:val="006F2A75"/>
    <w:rsid w:val="006F54E9"/>
    <w:rsid w:val="006F7418"/>
    <w:rsid w:val="00703596"/>
    <w:rsid w:val="0071028D"/>
    <w:rsid w:val="00710622"/>
    <w:rsid w:val="007115A8"/>
    <w:rsid w:val="00716A28"/>
    <w:rsid w:val="00721BBF"/>
    <w:rsid w:val="0072451E"/>
    <w:rsid w:val="007335FE"/>
    <w:rsid w:val="0073642D"/>
    <w:rsid w:val="00750C7E"/>
    <w:rsid w:val="00756BC7"/>
    <w:rsid w:val="00765672"/>
    <w:rsid w:val="00770DA9"/>
    <w:rsid w:val="0077495F"/>
    <w:rsid w:val="00776730"/>
    <w:rsid w:val="00787CCB"/>
    <w:rsid w:val="00793DD8"/>
    <w:rsid w:val="00793E31"/>
    <w:rsid w:val="00796642"/>
    <w:rsid w:val="007A233C"/>
    <w:rsid w:val="007A4398"/>
    <w:rsid w:val="007A796E"/>
    <w:rsid w:val="007B21A9"/>
    <w:rsid w:val="007B2691"/>
    <w:rsid w:val="007B6746"/>
    <w:rsid w:val="007B7DEB"/>
    <w:rsid w:val="007C212A"/>
    <w:rsid w:val="007D14D9"/>
    <w:rsid w:val="007D38D2"/>
    <w:rsid w:val="007D79A0"/>
    <w:rsid w:val="007E0667"/>
    <w:rsid w:val="007E415C"/>
    <w:rsid w:val="007E630B"/>
    <w:rsid w:val="007F7EEE"/>
    <w:rsid w:val="00805D2F"/>
    <w:rsid w:val="0081019F"/>
    <w:rsid w:val="00813223"/>
    <w:rsid w:val="008140DD"/>
    <w:rsid w:val="008153B5"/>
    <w:rsid w:val="00822AB4"/>
    <w:rsid w:val="00823A39"/>
    <w:rsid w:val="00824405"/>
    <w:rsid w:val="008244FF"/>
    <w:rsid w:val="0082571A"/>
    <w:rsid w:val="00827B49"/>
    <w:rsid w:val="00833FB9"/>
    <w:rsid w:val="008414D5"/>
    <w:rsid w:val="008414F5"/>
    <w:rsid w:val="00842DC3"/>
    <w:rsid w:val="00846683"/>
    <w:rsid w:val="00850E75"/>
    <w:rsid w:val="0085102A"/>
    <w:rsid w:val="00851489"/>
    <w:rsid w:val="00851821"/>
    <w:rsid w:val="0086406F"/>
    <w:rsid w:val="008655A5"/>
    <w:rsid w:val="00870335"/>
    <w:rsid w:val="0087115A"/>
    <w:rsid w:val="008718EC"/>
    <w:rsid w:val="00874E5C"/>
    <w:rsid w:val="00882D72"/>
    <w:rsid w:val="0088451F"/>
    <w:rsid w:val="00884A7A"/>
    <w:rsid w:val="0088714E"/>
    <w:rsid w:val="00897EC8"/>
    <w:rsid w:val="008A4F05"/>
    <w:rsid w:val="008A595F"/>
    <w:rsid w:val="008A6003"/>
    <w:rsid w:val="008B39B5"/>
    <w:rsid w:val="008B5771"/>
    <w:rsid w:val="008B60CC"/>
    <w:rsid w:val="008B7750"/>
    <w:rsid w:val="008C05CD"/>
    <w:rsid w:val="008D0000"/>
    <w:rsid w:val="008D12F0"/>
    <w:rsid w:val="008D1AED"/>
    <w:rsid w:val="008D4570"/>
    <w:rsid w:val="008D634F"/>
    <w:rsid w:val="008E02DE"/>
    <w:rsid w:val="008E29ED"/>
    <w:rsid w:val="008E4203"/>
    <w:rsid w:val="008E4469"/>
    <w:rsid w:val="008F1B80"/>
    <w:rsid w:val="008F1C6E"/>
    <w:rsid w:val="008F2100"/>
    <w:rsid w:val="008F2868"/>
    <w:rsid w:val="008F37A2"/>
    <w:rsid w:val="008F38D0"/>
    <w:rsid w:val="008F53DB"/>
    <w:rsid w:val="008F5953"/>
    <w:rsid w:val="00900325"/>
    <w:rsid w:val="009057B7"/>
    <w:rsid w:val="0093164A"/>
    <w:rsid w:val="0093377C"/>
    <w:rsid w:val="00937049"/>
    <w:rsid w:val="009453A7"/>
    <w:rsid w:val="009458FA"/>
    <w:rsid w:val="00945FB0"/>
    <w:rsid w:val="00951B0A"/>
    <w:rsid w:val="009524C6"/>
    <w:rsid w:val="00953195"/>
    <w:rsid w:val="00964BED"/>
    <w:rsid w:val="00965D7D"/>
    <w:rsid w:val="00972AC4"/>
    <w:rsid w:val="00973A76"/>
    <w:rsid w:val="009814E4"/>
    <w:rsid w:val="00983F81"/>
    <w:rsid w:val="00987330"/>
    <w:rsid w:val="00991A36"/>
    <w:rsid w:val="0099739B"/>
    <w:rsid w:val="009A08C9"/>
    <w:rsid w:val="009A217F"/>
    <w:rsid w:val="009A240C"/>
    <w:rsid w:val="009A2B6B"/>
    <w:rsid w:val="009A7081"/>
    <w:rsid w:val="009B0A1E"/>
    <w:rsid w:val="009B1218"/>
    <w:rsid w:val="009B6941"/>
    <w:rsid w:val="009B6A1F"/>
    <w:rsid w:val="009C6A54"/>
    <w:rsid w:val="009D1351"/>
    <w:rsid w:val="009D3FAC"/>
    <w:rsid w:val="009D4BD1"/>
    <w:rsid w:val="009E2181"/>
    <w:rsid w:val="009E2D0F"/>
    <w:rsid w:val="009E5972"/>
    <w:rsid w:val="009F199F"/>
    <w:rsid w:val="009F7D5E"/>
    <w:rsid w:val="00A006AA"/>
    <w:rsid w:val="00A0500E"/>
    <w:rsid w:val="00A11147"/>
    <w:rsid w:val="00A117F7"/>
    <w:rsid w:val="00A13A98"/>
    <w:rsid w:val="00A15AD9"/>
    <w:rsid w:val="00A17D2D"/>
    <w:rsid w:val="00A246BC"/>
    <w:rsid w:val="00A27DF3"/>
    <w:rsid w:val="00A31E39"/>
    <w:rsid w:val="00A3397F"/>
    <w:rsid w:val="00A35C64"/>
    <w:rsid w:val="00A37C16"/>
    <w:rsid w:val="00A419C2"/>
    <w:rsid w:val="00A43031"/>
    <w:rsid w:val="00A456EC"/>
    <w:rsid w:val="00A5419E"/>
    <w:rsid w:val="00A6434F"/>
    <w:rsid w:val="00A6737E"/>
    <w:rsid w:val="00A7004C"/>
    <w:rsid w:val="00A766E7"/>
    <w:rsid w:val="00A86677"/>
    <w:rsid w:val="00A9683C"/>
    <w:rsid w:val="00AA0B28"/>
    <w:rsid w:val="00AA208D"/>
    <w:rsid w:val="00AB323E"/>
    <w:rsid w:val="00AB652A"/>
    <w:rsid w:val="00AB6ECF"/>
    <w:rsid w:val="00AE46A4"/>
    <w:rsid w:val="00AE6066"/>
    <w:rsid w:val="00AE7EEE"/>
    <w:rsid w:val="00AF0F17"/>
    <w:rsid w:val="00B01520"/>
    <w:rsid w:val="00B134C0"/>
    <w:rsid w:val="00B20367"/>
    <w:rsid w:val="00B2362E"/>
    <w:rsid w:val="00B24818"/>
    <w:rsid w:val="00B256E9"/>
    <w:rsid w:val="00B26186"/>
    <w:rsid w:val="00B274A4"/>
    <w:rsid w:val="00B2795E"/>
    <w:rsid w:val="00B34866"/>
    <w:rsid w:val="00B35ABE"/>
    <w:rsid w:val="00B36834"/>
    <w:rsid w:val="00B37AB9"/>
    <w:rsid w:val="00B4293F"/>
    <w:rsid w:val="00B43638"/>
    <w:rsid w:val="00B44242"/>
    <w:rsid w:val="00B46398"/>
    <w:rsid w:val="00B4772B"/>
    <w:rsid w:val="00B50C03"/>
    <w:rsid w:val="00B53E6A"/>
    <w:rsid w:val="00B56A4E"/>
    <w:rsid w:val="00B57665"/>
    <w:rsid w:val="00B614DA"/>
    <w:rsid w:val="00B62952"/>
    <w:rsid w:val="00B6691C"/>
    <w:rsid w:val="00B66B6A"/>
    <w:rsid w:val="00B7229D"/>
    <w:rsid w:val="00B72B72"/>
    <w:rsid w:val="00B7364B"/>
    <w:rsid w:val="00B74D33"/>
    <w:rsid w:val="00B7548E"/>
    <w:rsid w:val="00B762B6"/>
    <w:rsid w:val="00B77602"/>
    <w:rsid w:val="00B7797E"/>
    <w:rsid w:val="00B77BF0"/>
    <w:rsid w:val="00B83CC6"/>
    <w:rsid w:val="00B85FA7"/>
    <w:rsid w:val="00B90128"/>
    <w:rsid w:val="00B93055"/>
    <w:rsid w:val="00BA51A7"/>
    <w:rsid w:val="00BB049E"/>
    <w:rsid w:val="00BB0C3D"/>
    <w:rsid w:val="00BB1BFE"/>
    <w:rsid w:val="00BB615C"/>
    <w:rsid w:val="00BC0078"/>
    <w:rsid w:val="00BD0C97"/>
    <w:rsid w:val="00BD199E"/>
    <w:rsid w:val="00BD4A22"/>
    <w:rsid w:val="00BD4B21"/>
    <w:rsid w:val="00BD5681"/>
    <w:rsid w:val="00BF07D0"/>
    <w:rsid w:val="00BF136A"/>
    <w:rsid w:val="00BF36F6"/>
    <w:rsid w:val="00BF38BD"/>
    <w:rsid w:val="00BF5405"/>
    <w:rsid w:val="00BF57E1"/>
    <w:rsid w:val="00C004B5"/>
    <w:rsid w:val="00C04DF4"/>
    <w:rsid w:val="00C07D81"/>
    <w:rsid w:val="00C11748"/>
    <w:rsid w:val="00C176AA"/>
    <w:rsid w:val="00C17EC5"/>
    <w:rsid w:val="00C25719"/>
    <w:rsid w:val="00C30946"/>
    <w:rsid w:val="00C442EA"/>
    <w:rsid w:val="00C45C49"/>
    <w:rsid w:val="00C53D0E"/>
    <w:rsid w:val="00C56015"/>
    <w:rsid w:val="00C56023"/>
    <w:rsid w:val="00C631A0"/>
    <w:rsid w:val="00C7172E"/>
    <w:rsid w:val="00C72948"/>
    <w:rsid w:val="00C72C60"/>
    <w:rsid w:val="00C7321F"/>
    <w:rsid w:val="00C76E22"/>
    <w:rsid w:val="00C80180"/>
    <w:rsid w:val="00C80667"/>
    <w:rsid w:val="00C941EA"/>
    <w:rsid w:val="00C95267"/>
    <w:rsid w:val="00C96870"/>
    <w:rsid w:val="00C97262"/>
    <w:rsid w:val="00CA49A1"/>
    <w:rsid w:val="00CA71E9"/>
    <w:rsid w:val="00CB1FE2"/>
    <w:rsid w:val="00CB2824"/>
    <w:rsid w:val="00CB2D11"/>
    <w:rsid w:val="00CB3AAD"/>
    <w:rsid w:val="00CC3553"/>
    <w:rsid w:val="00CC39AA"/>
    <w:rsid w:val="00CC5270"/>
    <w:rsid w:val="00CD0C32"/>
    <w:rsid w:val="00CE0689"/>
    <w:rsid w:val="00CE3092"/>
    <w:rsid w:val="00CF44A5"/>
    <w:rsid w:val="00D04BDD"/>
    <w:rsid w:val="00D075D3"/>
    <w:rsid w:val="00D11635"/>
    <w:rsid w:val="00D1165B"/>
    <w:rsid w:val="00D12424"/>
    <w:rsid w:val="00D173E6"/>
    <w:rsid w:val="00D21D88"/>
    <w:rsid w:val="00D36B66"/>
    <w:rsid w:val="00D402D1"/>
    <w:rsid w:val="00D4058F"/>
    <w:rsid w:val="00D41CCE"/>
    <w:rsid w:val="00D425B5"/>
    <w:rsid w:val="00D45C89"/>
    <w:rsid w:val="00D50F38"/>
    <w:rsid w:val="00D54212"/>
    <w:rsid w:val="00D545F5"/>
    <w:rsid w:val="00D55459"/>
    <w:rsid w:val="00D60362"/>
    <w:rsid w:val="00D60DED"/>
    <w:rsid w:val="00D6227E"/>
    <w:rsid w:val="00D6296E"/>
    <w:rsid w:val="00D62DD9"/>
    <w:rsid w:val="00D63377"/>
    <w:rsid w:val="00D64F3A"/>
    <w:rsid w:val="00D66A0B"/>
    <w:rsid w:val="00D701A6"/>
    <w:rsid w:val="00D70979"/>
    <w:rsid w:val="00D747FC"/>
    <w:rsid w:val="00D75AE2"/>
    <w:rsid w:val="00D82AAA"/>
    <w:rsid w:val="00D844F9"/>
    <w:rsid w:val="00D91DAD"/>
    <w:rsid w:val="00D9346E"/>
    <w:rsid w:val="00D9416E"/>
    <w:rsid w:val="00D94863"/>
    <w:rsid w:val="00D94BB2"/>
    <w:rsid w:val="00DA1247"/>
    <w:rsid w:val="00DA141A"/>
    <w:rsid w:val="00DA230D"/>
    <w:rsid w:val="00DA4E4D"/>
    <w:rsid w:val="00DA72BD"/>
    <w:rsid w:val="00DB4E81"/>
    <w:rsid w:val="00DC12BC"/>
    <w:rsid w:val="00DC31CE"/>
    <w:rsid w:val="00DD0E6D"/>
    <w:rsid w:val="00DE2D5F"/>
    <w:rsid w:val="00DE6869"/>
    <w:rsid w:val="00DE7641"/>
    <w:rsid w:val="00DF0B9E"/>
    <w:rsid w:val="00DF5B4B"/>
    <w:rsid w:val="00DF703D"/>
    <w:rsid w:val="00E0173B"/>
    <w:rsid w:val="00E025B5"/>
    <w:rsid w:val="00E0317C"/>
    <w:rsid w:val="00E03F79"/>
    <w:rsid w:val="00E0475E"/>
    <w:rsid w:val="00E0510E"/>
    <w:rsid w:val="00E05139"/>
    <w:rsid w:val="00E13078"/>
    <w:rsid w:val="00E15852"/>
    <w:rsid w:val="00E16F58"/>
    <w:rsid w:val="00E25796"/>
    <w:rsid w:val="00E30491"/>
    <w:rsid w:val="00E31E63"/>
    <w:rsid w:val="00E37B80"/>
    <w:rsid w:val="00E37EBA"/>
    <w:rsid w:val="00E54090"/>
    <w:rsid w:val="00E61429"/>
    <w:rsid w:val="00E632BD"/>
    <w:rsid w:val="00E701D7"/>
    <w:rsid w:val="00E703D6"/>
    <w:rsid w:val="00E7495A"/>
    <w:rsid w:val="00E74FF7"/>
    <w:rsid w:val="00E76944"/>
    <w:rsid w:val="00E773B7"/>
    <w:rsid w:val="00E84441"/>
    <w:rsid w:val="00E906A8"/>
    <w:rsid w:val="00E908C3"/>
    <w:rsid w:val="00EA0F6A"/>
    <w:rsid w:val="00EA6823"/>
    <w:rsid w:val="00EA7516"/>
    <w:rsid w:val="00EB4AA4"/>
    <w:rsid w:val="00EB54A6"/>
    <w:rsid w:val="00EB656D"/>
    <w:rsid w:val="00EB7D13"/>
    <w:rsid w:val="00EB7F96"/>
    <w:rsid w:val="00EC47D8"/>
    <w:rsid w:val="00ED21CF"/>
    <w:rsid w:val="00ED2DE0"/>
    <w:rsid w:val="00ED3CEE"/>
    <w:rsid w:val="00ED4FCB"/>
    <w:rsid w:val="00ED6BF7"/>
    <w:rsid w:val="00EE57DE"/>
    <w:rsid w:val="00EE667D"/>
    <w:rsid w:val="00EF023A"/>
    <w:rsid w:val="00EF0E3A"/>
    <w:rsid w:val="00EF2F29"/>
    <w:rsid w:val="00EF38D1"/>
    <w:rsid w:val="00EF4840"/>
    <w:rsid w:val="00EF60BE"/>
    <w:rsid w:val="00EF6159"/>
    <w:rsid w:val="00EF731A"/>
    <w:rsid w:val="00F03D29"/>
    <w:rsid w:val="00F04710"/>
    <w:rsid w:val="00F06D2B"/>
    <w:rsid w:val="00F1094C"/>
    <w:rsid w:val="00F13EC7"/>
    <w:rsid w:val="00F17464"/>
    <w:rsid w:val="00F20895"/>
    <w:rsid w:val="00F20987"/>
    <w:rsid w:val="00F30A49"/>
    <w:rsid w:val="00F31C20"/>
    <w:rsid w:val="00F3574A"/>
    <w:rsid w:val="00F40A11"/>
    <w:rsid w:val="00F45527"/>
    <w:rsid w:val="00F457A8"/>
    <w:rsid w:val="00F5386E"/>
    <w:rsid w:val="00F53B47"/>
    <w:rsid w:val="00F5745B"/>
    <w:rsid w:val="00F57DA7"/>
    <w:rsid w:val="00F62D95"/>
    <w:rsid w:val="00F6316F"/>
    <w:rsid w:val="00F64F35"/>
    <w:rsid w:val="00F7096A"/>
    <w:rsid w:val="00F73639"/>
    <w:rsid w:val="00F73AF4"/>
    <w:rsid w:val="00F77A96"/>
    <w:rsid w:val="00F86B21"/>
    <w:rsid w:val="00F93392"/>
    <w:rsid w:val="00F93632"/>
    <w:rsid w:val="00F95C7B"/>
    <w:rsid w:val="00FA15CF"/>
    <w:rsid w:val="00FA4154"/>
    <w:rsid w:val="00FB54F2"/>
    <w:rsid w:val="00FC0E33"/>
    <w:rsid w:val="00FC1DD7"/>
    <w:rsid w:val="00FC29F0"/>
    <w:rsid w:val="00FC2AF2"/>
    <w:rsid w:val="00FC596E"/>
    <w:rsid w:val="00FC5F3E"/>
    <w:rsid w:val="00FD45D0"/>
    <w:rsid w:val="00FD6E4C"/>
    <w:rsid w:val="00FD72F0"/>
    <w:rsid w:val="00FD73F1"/>
    <w:rsid w:val="00FE2CFB"/>
    <w:rsid w:val="00FE2FC7"/>
    <w:rsid w:val="00FE7C54"/>
    <w:rsid w:val="00FF1DA0"/>
    <w:rsid w:val="00FF3E57"/>
    <w:rsid w:val="00FF5F30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C33768"/>
  <w15:docId w15:val="{2F1B8FA3-BB38-49EC-BB68-C8DA44E7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spacing w:line="360" w:lineRule="auto"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qFormat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0"/>
    <w:next w:val="a0"/>
    <w:qFormat/>
    <w:pPr>
      <w:keepNext/>
      <w:widowControl w:val="0"/>
      <w:autoSpaceDE w:val="0"/>
      <w:autoSpaceDN w:val="0"/>
      <w:adjustRightInd w:val="0"/>
      <w:outlineLvl w:val="2"/>
    </w:pPr>
    <w:rPr>
      <w:b/>
      <w:bCs/>
      <w:sz w:val="28"/>
      <w:szCs w:val="22"/>
    </w:rPr>
  </w:style>
  <w:style w:type="paragraph" w:styleId="4">
    <w:name w:val="heading 4"/>
    <w:basedOn w:val="a0"/>
    <w:next w:val="a0"/>
    <w:qFormat/>
    <w:pPr>
      <w:keepNext/>
      <w:autoSpaceDE w:val="0"/>
      <w:autoSpaceDN w:val="0"/>
      <w:adjustRightInd w:val="0"/>
      <w:ind w:firstLine="709"/>
      <w:outlineLvl w:val="3"/>
    </w:pPr>
    <w:rPr>
      <w:rFonts w:eastAsia="MT Extra"/>
      <w:b/>
      <w:bCs/>
      <w:sz w:val="24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keepNext/>
      <w:widowControl w:val="0"/>
      <w:jc w:val="center"/>
      <w:outlineLvl w:val="5"/>
    </w:pPr>
    <w:rPr>
      <w:rFonts w:ascii="Arial" w:hAnsi="Arial"/>
      <w:b/>
      <w:snapToGrid w:val="0"/>
      <w:color w:val="000000"/>
      <w:sz w:val="16"/>
    </w:rPr>
  </w:style>
  <w:style w:type="paragraph" w:styleId="7">
    <w:name w:val="heading 7"/>
    <w:basedOn w:val="a0"/>
    <w:next w:val="a0"/>
    <w:qFormat/>
    <w:pPr>
      <w:keepNext/>
      <w:widowControl w:val="0"/>
      <w:jc w:val="right"/>
      <w:outlineLvl w:val="6"/>
    </w:pPr>
    <w:rPr>
      <w:b/>
      <w:bCs/>
      <w:iCs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rFonts w:ascii="Arial CYR" w:hAnsi="Arial CYR"/>
      <w:b/>
      <w:bCs/>
    </w:rPr>
  </w:style>
  <w:style w:type="paragraph" w:styleId="9">
    <w:name w:val="heading 9"/>
    <w:basedOn w:val="a0"/>
    <w:next w:val="a0"/>
    <w:qFormat/>
    <w:pPr>
      <w:keepNext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pPr>
      <w:tabs>
        <w:tab w:val="center" w:pos="4536"/>
        <w:tab w:val="right" w:pos="9072"/>
      </w:tabs>
    </w:pPr>
    <w:rPr>
      <w:sz w:val="22"/>
    </w:rPr>
  </w:style>
  <w:style w:type="paragraph" w:styleId="a6">
    <w:name w:val="Body Text"/>
    <w:basedOn w:val="a0"/>
    <w:link w:val="a7"/>
    <w:rPr>
      <w:sz w:val="28"/>
    </w:rPr>
  </w:style>
  <w:style w:type="paragraph" w:customStyle="1" w:styleId="FR1">
    <w:name w:val="FR1"/>
    <w:pPr>
      <w:spacing w:line="420" w:lineRule="auto"/>
      <w:ind w:firstLine="520"/>
    </w:pPr>
    <w:rPr>
      <w:rFonts w:ascii="MT Extra" w:eastAsia="MT Extra" w:hAnsi="MT Extra"/>
      <w:snapToGrid w:val="0"/>
      <w:sz w:val="16"/>
    </w:rPr>
  </w:style>
  <w:style w:type="paragraph" w:styleId="a8">
    <w:name w:val="Normal (Web)"/>
    <w:basedOn w:val="a0"/>
    <w:pPr>
      <w:spacing w:before="100" w:beforeAutospacing="1" w:after="100" w:afterAutospacing="1"/>
      <w:jc w:val="both"/>
    </w:pPr>
    <w:rPr>
      <w:rFonts w:ascii="Verdana" w:hAnsi="Verdana"/>
      <w:color w:val="030303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9">
    <w:name w:val="header"/>
    <w:basedOn w:val="a0"/>
    <w:pPr>
      <w:tabs>
        <w:tab w:val="center" w:pos="4677"/>
        <w:tab w:val="right" w:pos="9355"/>
      </w:tabs>
    </w:pPr>
    <w:rPr>
      <w:sz w:val="24"/>
    </w:rPr>
  </w:style>
  <w:style w:type="paragraph" w:styleId="aa">
    <w:name w:val="Plain Text"/>
    <w:basedOn w:val="a0"/>
    <w:pPr>
      <w:widowControl w:val="0"/>
    </w:pPr>
    <w:rPr>
      <w:rFonts w:ascii="Courier New" w:hAnsi="Courier New" w:cs="Arial"/>
      <w:snapToGrid w:val="0"/>
      <w:szCs w:val="22"/>
    </w:rPr>
  </w:style>
  <w:style w:type="paragraph" w:styleId="20">
    <w:name w:val="Body Text 2"/>
    <w:basedOn w:val="a0"/>
    <w:link w:val="21"/>
    <w:pPr>
      <w:jc w:val="both"/>
    </w:pPr>
    <w:rPr>
      <w:sz w:val="22"/>
      <w:szCs w:val="22"/>
    </w:rPr>
  </w:style>
  <w:style w:type="paragraph" w:styleId="ab">
    <w:name w:val="Title"/>
    <w:basedOn w:val="a0"/>
    <w:link w:val="ac"/>
    <w:qFormat/>
    <w:pPr>
      <w:jc w:val="center"/>
    </w:pPr>
    <w:rPr>
      <w:b/>
      <w:bCs/>
      <w:sz w:val="24"/>
      <w:szCs w:val="24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30">
    <w:name w:val="Body Text 3"/>
    <w:basedOn w:val="a0"/>
    <w:pPr>
      <w:jc w:val="center"/>
    </w:pPr>
    <w:rPr>
      <w:b/>
      <w:sz w:val="28"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customStyle="1" w:styleId="xl24">
    <w:name w:val="xl24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5">
    <w:name w:val="xl25"/>
    <w:basedOn w:val="a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6">
    <w:name w:val="xl2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7">
    <w:name w:val="xl2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customStyle="1" w:styleId="xl28">
    <w:name w:val="xl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4"/>
      <w:szCs w:val="24"/>
      <w:lang w:val="en-US" w:eastAsia="en-US"/>
    </w:rPr>
  </w:style>
  <w:style w:type="paragraph" w:customStyle="1" w:styleId="xl29">
    <w:name w:val="xl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paragraph" w:styleId="af0">
    <w:name w:val="caption"/>
    <w:basedOn w:val="a0"/>
    <w:qFormat/>
    <w:pPr>
      <w:jc w:val="center"/>
    </w:pPr>
    <w:rPr>
      <w:b/>
      <w:sz w:val="28"/>
    </w:rPr>
  </w:style>
  <w:style w:type="paragraph" w:styleId="af1">
    <w:name w:val="Body Text Indent"/>
    <w:basedOn w:val="a0"/>
    <w:pPr>
      <w:ind w:firstLine="567"/>
      <w:jc w:val="both"/>
    </w:pPr>
    <w:rPr>
      <w:b/>
      <w:bCs/>
      <w:sz w:val="24"/>
    </w:rPr>
  </w:style>
  <w:style w:type="paragraph" w:styleId="22">
    <w:name w:val="Body Text Indent 2"/>
    <w:basedOn w:val="a0"/>
    <w:pPr>
      <w:ind w:firstLine="720"/>
      <w:jc w:val="both"/>
    </w:pPr>
    <w:rPr>
      <w:sz w:val="28"/>
    </w:rPr>
  </w:style>
  <w:style w:type="character" w:styleId="af2">
    <w:name w:val="Strong"/>
    <w:qFormat/>
    <w:rPr>
      <w:b/>
      <w:bCs/>
    </w:rPr>
  </w:style>
  <w:style w:type="paragraph" w:customStyle="1" w:styleId="font0">
    <w:name w:val="font0"/>
    <w:basedOn w:val="a0"/>
    <w:pPr>
      <w:spacing w:before="100" w:beforeAutospacing="1" w:after="100" w:afterAutospacing="1"/>
    </w:pPr>
    <w:rPr>
      <w:rFonts w:ascii="Arial CYR" w:eastAsia="Arial Unicode MS" w:hAnsi="Arial CYR" w:cs="Arial Unicode MS"/>
      <w:lang w:val="en-US" w:eastAsia="en-US"/>
    </w:rPr>
  </w:style>
  <w:style w:type="paragraph" w:styleId="31">
    <w:name w:val="Body Text Indent 3"/>
    <w:basedOn w:val="a0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paragraph" w:customStyle="1" w:styleId="ConsPlusNonformat">
    <w:name w:val="ConsPlusNonformat"/>
    <w:rsid w:val="000700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">
    <w:name w:val="Char"/>
    <w:basedOn w:val="a0"/>
    <w:rsid w:val="006E569C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paragraph" w:styleId="a">
    <w:name w:val="List Number"/>
    <w:basedOn w:val="a0"/>
    <w:rsid w:val="00504D75"/>
    <w:pPr>
      <w:numPr>
        <w:numId w:val="4"/>
      </w:numPr>
    </w:pPr>
    <w:rPr>
      <w:sz w:val="24"/>
      <w:szCs w:val="24"/>
    </w:rPr>
  </w:style>
  <w:style w:type="character" w:customStyle="1" w:styleId="a5">
    <w:name w:val="Нижний колонтитул Знак"/>
    <w:link w:val="a4"/>
    <w:uiPriority w:val="99"/>
    <w:rsid w:val="008E29ED"/>
    <w:rPr>
      <w:sz w:val="22"/>
    </w:rPr>
  </w:style>
  <w:style w:type="paragraph" w:customStyle="1" w:styleId="32">
    <w:name w:val="заголовок 3"/>
    <w:basedOn w:val="a0"/>
    <w:next w:val="a0"/>
    <w:rsid w:val="0073642D"/>
    <w:pPr>
      <w:keepNext/>
      <w:autoSpaceDE w:val="0"/>
      <w:autoSpaceDN w:val="0"/>
      <w:spacing w:line="240" w:lineRule="atLeast"/>
    </w:pPr>
    <w:rPr>
      <w:b/>
      <w:bCs/>
      <w:szCs w:val="24"/>
      <w:lang w:val="en-US"/>
    </w:rPr>
  </w:style>
  <w:style w:type="character" w:customStyle="1" w:styleId="ac">
    <w:name w:val="Заголовок Знак"/>
    <w:link w:val="ab"/>
    <w:rsid w:val="002919E3"/>
    <w:rPr>
      <w:b/>
      <w:bCs/>
      <w:sz w:val="24"/>
      <w:szCs w:val="24"/>
    </w:rPr>
  </w:style>
  <w:style w:type="paragraph" w:styleId="af3">
    <w:name w:val="Balloon Text"/>
    <w:basedOn w:val="a0"/>
    <w:link w:val="af4"/>
    <w:rsid w:val="00390483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390483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2412F4"/>
    <w:rPr>
      <w:sz w:val="28"/>
    </w:rPr>
  </w:style>
  <w:style w:type="paragraph" w:customStyle="1" w:styleId="Style1">
    <w:name w:val="Style1"/>
    <w:basedOn w:val="a0"/>
    <w:uiPriority w:val="99"/>
    <w:rsid w:val="007335FE"/>
    <w:pPr>
      <w:widowControl w:val="0"/>
      <w:autoSpaceDE w:val="0"/>
      <w:autoSpaceDN w:val="0"/>
      <w:adjustRightInd w:val="0"/>
      <w:spacing w:line="274" w:lineRule="exact"/>
      <w:ind w:firstLine="1570"/>
    </w:pPr>
    <w:rPr>
      <w:rFonts w:ascii="Arial" w:hAnsi="Arial" w:cs="Arial"/>
      <w:sz w:val="24"/>
      <w:szCs w:val="24"/>
    </w:rPr>
  </w:style>
  <w:style w:type="character" w:customStyle="1" w:styleId="FontStyle86">
    <w:name w:val="Font Style86"/>
    <w:uiPriority w:val="99"/>
    <w:rsid w:val="007335FE"/>
    <w:rPr>
      <w:rFonts w:ascii="Arial" w:hAnsi="Arial" w:cs="Arial"/>
      <w:b/>
      <w:bCs/>
      <w:sz w:val="22"/>
      <w:szCs w:val="22"/>
    </w:rPr>
  </w:style>
  <w:style w:type="character" w:customStyle="1" w:styleId="21">
    <w:name w:val="Основной текст 2 Знак"/>
    <w:link w:val="20"/>
    <w:rsid w:val="007115A8"/>
    <w:rPr>
      <w:sz w:val="22"/>
      <w:szCs w:val="22"/>
    </w:rPr>
  </w:style>
  <w:style w:type="paragraph" w:styleId="af5">
    <w:name w:val="List Paragraph"/>
    <w:basedOn w:val="a0"/>
    <w:uiPriority w:val="34"/>
    <w:qFormat/>
    <w:rsid w:val="0022429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055;&#1088;&#1077;&#1076;&#1083;&#1086;&#1078;&#1077;&#1085;&#1080;&#1077;%20&#1076;&#1077;&#1083;&#1072;&#1090;&#1100;%20&#1086;&#1092;&#1077;&#1088;&#1090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BC56973-296F-4604-8DD6-EF92F3AE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Предложение делать оферты</Template>
  <TotalTime>397</TotalTime>
  <Pages>13</Pages>
  <Words>8965</Words>
  <Characters>51102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USI</Company>
  <LinksUpToDate>false</LinksUpToDate>
  <CharactersWithSpaces>59948</CharactersWithSpaces>
  <SharedDoc>false</SharedDoc>
  <HLinks>
    <vt:vector size="6" baseType="variant">
      <vt:variant>
        <vt:i4>917512</vt:i4>
      </vt:variant>
      <vt:variant>
        <vt:i4>0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Колодницкая  Наталья Ивановна</cp:lastModifiedBy>
  <cp:revision>74</cp:revision>
  <cp:lastPrinted>2021-09-16T05:25:00Z</cp:lastPrinted>
  <dcterms:created xsi:type="dcterms:W3CDTF">2022-08-05T06:50:00Z</dcterms:created>
  <dcterms:modified xsi:type="dcterms:W3CDTF">2025-06-09T05:38:00Z</dcterms:modified>
</cp:coreProperties>
</file>